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2DE50" w14:textId="67EF63C0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ДОГОВОР ПОДРЯДА №______</w:t>
      </w:r>
    </w:p>
    <w:p w14:paraId="0B02DE51" w14:textId="77777777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(на выполнение строительно-монтажных работ)</w:t>
      </w:r>
    </w:p>
    <w:p w14:paraId="0B02DE52" w14:textId="77777777" w:rsidR="00E4058F" w:rsidRPr="0096341C" w:rsidRDefault="00E4058F" w:rsidP="00E4058F">
      <w:pPr>
        <w:ind w:left="320" w:right="400"/>
        <w:jc w:val="center"/>
        <w:rPr>
          <w:sz w:val="24"/>
          <w:szCs w:val="24"/>
        </w:rPr>
      </w:pPr>
    </w:p>
    <w:p w14:paraId="0B02DE53" w14:textId="7498B9B5" w:rsidR="00E4058F" w:rsidRPr="0096341C" w:rsidRDefault="00E4058F" w:rsidP="00E4058F">
      <w:pPr>
        <w:tabs>
          <w:tab w:val="right" w:pos="9071"/>
        </w:tabs>
        <w:rPr>
          <w:sz w:val="24"/>
          <w:szCs w:val="24"/>
        </w:rPr>
      </w:pPr>
      <w:r w:rsidRPr="00D07A77">
        <w:rPr>
          <w:sz w:val="24"/>
          <w:szCs w:val="24"/>
        </w:rPr>
        <w:t xml:space="preserve">г. </w:t>
      </w:r>
      <w:r w:rsidR="0055778D" w:rsidRPr="00D07A77">
        <w:rPr>
          <w:sz w:val="24"/>
          <w:szCs w:val="24"/>
        </w:rPr>
        <w:t>Петрозаводск</w:t>
      </w:r>
      <w:r w:rsidRPr="0096341C">
        <w:rPr>
          <w:noProof/>
          <w:sz w:val="24"/>
          <w:szCs w:val="24"/>
        </w:rPr>
        <w:tab/>
        <w:t>«___»________ 20</w:t>
      </w:r>
      <w:r w:rsidR="0055778D">
        <w:rPr>
          <w:noProof/>
          <w:sz w:val="24"/>
          <w:szCs w:val="24"/>
        </w:rPr>
        <w:t>16</w:t>
      </w:r>
      <w:r w:rsidRPr="0096341C">
        <w:rPr>
          <w:sz w:val="24"/>
          <w:szCs w:val="24"/>
        </w:rPr>
        <w:t xml:space="preserve"> г.</w:t>
      </w:r>
    </w:p>
    <w:p w14:paraId="0B02DE54" w14:textId="77777777" w:rsidR="00E4058F" w:rsidRPr="0096341C" w:rsidRDefault="00E4058F" w:rsidP="00E4058F">
      <w:pPr>
        <w:rPr>
          <w:sz w:val="24"/>
          <w:szCs w:val="24"/>
        </w:rPr>
      </w:pPr>
    </w:p>
    <w:p w14:paraId="0B02DE55" w14:textId="6F4C0D0C" w:rsidR="00E4058F" w:rsidRPr="0096341C" w:rsidRDefault="00E4058F" w:rsidP="00E4058F">
      <w:pPr>
        <w:ind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ОАО «</w:t>
      </w:r>
      <w:r w:rsidR="00D07A77">
        <w:rPr>
          <w:sz w:val="24"/>
          <w:szCs w:val="24"/>
        </w:rPr>
        <w:t xml:space="preserve">ТГК-1», именуемое в дальнейшем </w:t>
      </w:r>
      <w:r w:rsidRPr="0096341C">
        <w:rPr>
          <w:sz w:val="24"/>
          <w:szCs w:val="24"/>
        </w:rPr>
        <w:t xml:space="preserve">«Заказчик», в лице </w:t>
      </w:r>
      <w:r w:rsidR="0055778D" w:rsidRPr="0055778D">
        <w:rPr>
          <w:sz w:val="24"/>
          <w:szCs w:val="24"/>
        </w:rPr>
        <w:t>заместителя генерального директора - директора филиала "Карельский" ОАО "ТГК-1" Белова Валерия Владимировича</w:t>
      </w:r>
      <w:r w:rsidRPr="0096341C">
        <w:rPr>
          <w:sz w:val="24"/>
          <w:szCs w:val="24"/>
        </w:rPr>
        <w:t xml:space="preserve">, действующего на основании </w:t>
      </w:r>
      <w:r w:rsidR="0055778D" w:rsidRPr="0055778D">
        <w:rPr>
          <w:sz w:val="24"/>
          <w:szCs w:val="24"/>
        </w:rPr>
        <w:t>довере</w:t>
      </w:r>
      <w:r w:rsidR="00D07A77">
        <w:rPr>
          <w:sz w:val="24"/>
          <w:szCs w:val="24"/>
        </w:rPr>
        <w:t>нности № 239-2016 от 01.01.2016</w:t>
      </w:r>
      <w:r w:rsidR="0055778D" w:rsidRPr="0055778D">
        <w:rPr>
          <w:sz w:val="24"/>
          <w:szCs w:val="24"/>
        </w:rPr>
        <w:t>г</w:t>
      </w:r>
      <w:r w:rsidRPr="0096341C">
        <w:rPr>
          <w:sz w:val="24"/>
          <w:szCs w:val="24"/>
        </w:rPr>
        <w:t>, с одной стороны, и ________________________</w:t>
      </w:r>
      <w:r w:rsidR="00A135D9">
        <w:rPr>
          <w:sz w:val="24"/>
          <w:szCs w:val="24"/>
        </w:rPr>
        <w:t xml:space="preserve">______, именуемое в дальнейшем </w:t>
      </w:r>
      <w:r w:rsidRPr="0096341C">
        <w:rPr>
          <w:sz w:val="24"/>
          <w:szCs w:val="24"/>
        </w:rPr>
        <w:t>«Подрядчик», в лице ________, действующего на основании ______________, с другой стороны (далее – Стороны), заключили настоящий Договор о нижеследующем:</w:t>
      </w:r>
    </w:p>
    <w:p w14:paraId="0B02DE56" w14:textId="77777777" w:rsidR="00E4058F" w:rsidRPr="0096341C" w:rsidRDefault="00E4058F" w:rsidP="00E4058F">
      <w:pPr>
        <w:rPr>
          <w:sz w:val="24"/>
          <w:szCs w:val="24"/>
        </w:rPr>
      </w:pPr>
    </w:p>
    <w:p w14:paraId="0B02DE57" w14:textId="77777777" w:rsidR="00E4058F" w:rsidRPr="0096341C" w:rsidRDefault="00E4058F" w:rsidP="00E4058F">
      <w:pPr>
        <w:pStyle w:val="1"/>
        <w:spacing w:line="240" w:lineRule="auto"/>
        <w:rPr>
          <w:szCs w:val="24"/>
        </w:rPr>
      </w:pPr>
      <w:r w:rsidRPr="0096341C">
        <w:rPr>
          <w:b w:val="0"/>
          <w:szCs w:val="24"/>
        </w:rPr>
        <w:t>ТЕРМИНЫ И ОПРЕДЕЛЕНИЯ</w:t>
      </w:r>
    </w:p>
    <w:p w14:paraId="0B02DE58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 w:rsidRPr="0096341C">
        <w:rPr>
          <w:rStyle w:val="af"/>
          <w:b w:val="0"/>
          <w:bCs/>
          <w:sz w:val="24"/>
          <w:szCs w:val="24"/>
        </w:rPr>
        <w:t xml:space="preserve"> </w:t>
      </w:r>
    </w:p>
    <w:p w14:paraId="0B02DE59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14:paraId="0B02DE5A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14:paraId="0B02DE5B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Расходы (издержки) Подрядчика – обоснованные, осуществленные (понесенные), согласованные с Заказчиком  и документально подтвержденные затраты Подрядчика.</w:t>
      </w:r>
    </w:p>
    <w:p w14:paraId="0B02DE5C" w14:textId="77777777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14:paraId="0B02DE5D" w14:textId="3058DD46" w:rsidR="00E4058F" w:rsidRPr="003667F6" w:rsidRDefault="00E4058F" w:rsidP="00E4058F">
      <w:pPr>
        <w:spacing w:before="120"/>
        <w:jc w:val="both"/>
        <w:rPr>
          <w:b/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Объект – </w:t>
      </w:r>
      <w:r w:rsidR="00D07A77">
        <w:rPr>
          <w:b/>
          <w:sz w:val="24"/>
          <w:szCs w:val="24"/>
        </w:rPr>
        <w:t xml:space="preserve">здание </w:t>
      </w:r>
      <w:proofErr w:type="spellStart"/>
      <w:r w:rsidR="00D07A77">
        <w:rPr>
          <w:b/>
          <w:sz w:val="24"/>
          <w:szCs w:val="24"/>
        </w:rPr>
        <w:t>Подужемской</w:t>
      </w:r>
      <w:proofErr w:type="spellEnd"/>
      <w:r w:rsidR="00D07A77">
        <w:rPr>
          <w:b/>
          <w:sz w:val="24"/>
          <w:szCs w:val="24"/>
        </w:rPr>
        <w:t xml:space="preserve"> ГЭС</w:t>
      </w:r>
    </w:p>
    <w:p w14:paraId="0B02DE5E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14:paraId="0B02DE5F" w14:textId="77777777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Проектные работы или проектирование - это комплекс работ по проведению обследования, инженерных изысканий, подготовке проектной, рабочей и сметной документации для строительства (нового строительства, расширения, реконструкции, технического перевооружения) зданий и сооружений. </w:t>
      </w:r>
    </w:p>
    <w:p w14:paraId="0B02DE60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14:paraId="0B02DE61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14:paraId="0B02DE62" w14:textId="662EDF8B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bCs/>
          <w:i/>
          <w:sz w:val="24"/>
          <w:szCs w:val="24"/>
        </w:rPr>
        <w:t>Ценник</w:t>
      </w:r>
      <w:r w:rsidRPr="0096341C">
        <w:rPr>
          <w:i/>
          <w:sz w:val="24"/>
          <w:szCs w:val="24"/>
        </w:rPr>
        <w:t xml:space="preserve"> – нормативный документ, используемый по соглашению Сторон для определения стоимости Работ по настоящему Договору. Применяемый документ (Ценник) указывается в смете.</w:t>
      </w:r>
    </w:p>
    <w:p w14:paraId="0B02DE63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14:paraId="0B02DE64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14:paraId="0B02DE65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lastRenderedPageBreak/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14:paraId="0B02DE66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определенных в проектной 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14:paraId="0B02DE67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</w:t>
      </w:r>
    </w:p>
    <w:p w14:paraId="0B02DE68" w14:textId="77777777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Сметная документация (Смета/Сметы) - </w:t>
      </w:r>
      <w:r w:rsidRPr="0096341C">
        <w:rPr>
          <w:i/>
          <w:szCs w:val="24"/>
        </w:rPr>
        <w:t>(документ (комплект документов), содержащий информацию о затратах на проведение строительно-монтажных работ, стоимости оборудования, инвентаря и других затратах).</w:t>
      </w:r>
    </w:p>
    <w:p w14:paraId="0B02DE69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A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Сторона - Заказчик или Подрядчик.</w:t>
      </w:r>
    </w:p>
    <w:p w14:paraId="0B02DE6B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C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Стороны - совместно Заказчик и Подрядчик.</w:t>
      </w:r>
    </w:p>
    <w:p w14:paraId="0B02DE6D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E" w14:textId="77777777" w:rsidR="00E4058F" w:rsidRPr="0096341C" w:rsidRDefault="00E4058F" w:rsidP="00E4058F">
      <w:pPr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14:paraId="0B02DE6F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70" w14:textId="5CFA2DC8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Экономия </w:t>
      </w:r>
      <w:r w:rsidR="00D07A77">
        <w:rPr>
          <w:szCs w:val="24"/>
          <w:lang w:val="ru-RU"/>
        </w:rPr>
        <w:t>Подря</w:t>
      </w:r>
      <w:r w:rsidR="002909F5">
        <w:rPr>
          <w:szCs w:val="24"/>
          <w:lang w:val="ru-RU"/>
        </w:rPr>
        <w:t>дчика</w:t>
      </w:r>
      <w:r w:rsidRPr="0096341C">
        <w:rPr>
          <w:szCs w:val="24"/>
        </w:rPr>
        <w:t xml:space="preserve">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14:paraId="0B02DE71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72" w14:textId="77777777" w:rsidR="00E4058F" w:rsidRPr="0096341C" w:rsidRDefault="00E4058F" w:rsidP="00E4058F">
      <w:pPr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ПРЕДМЕТ ДОГОВОРА</w:t>
      </w:r>
    </w:p>
    <w:p w14:paraId="0B02DE73" w14:textId="1C860D0B" w:rsidR="00E4058F" w:rsidRPr="0096341C" w:rsidRDefault="00E4058F" w:rsidP="00E4058F">
      <w:pPr>
        <w:numPr>
          <w:ilvl w:val="1"/>
          <w:numId w:val="1"/>
        </w:numPr>
        <w:tabs>
          <w:tab w:val="num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Заказчик поручает, а Подрядчик, в счет оговоренной статьей</w:t>
      </w:r>
      <w:r w:rsidRPr="0096341C">
        <w:rPr>
          <w:noProof/>
          <w:sz w:val="24"/>
          <w:szCs w:val="24"/>
        </w:rPr>
        <w:t xml:space="preserve"> 2</w:t>
      </w:r>
      <w:r w:rsidRPr="0096341C">
        <w:rPr>
          <w:sz w:val="24"/>
          <w:szCs w:val="24"/>
        </w:rPr>
        <w:t xml:space="preserve"> настоящего Договора цены, обязуется выполнить на свой риск, </w:t>
      </w:r>
      <w:r w:rsidRPr="0096341C">
        <w:rPr>
          <w:i/>
          <w:sz w:val="24"/>
          <w:szCs w:val="24"/>
        </w:rPr>
        <w:t>собственными и/или привлеченными</w:t>
      </w:r>
      <w:r w:rsidRPr="0096341C">
        <w:rPr>
          <w:sz w:val="24"/>
          <w:szCs w:val="24"/>
        </w:rPr>
        <w:t xml:space="preserve"> силами </w:t>
      </w:r>
      <w:r w:rsidRPr="0096341C">
        <w:rPr>
          <w:bCs/>
          <w:sz w:val="24"/>
          <w:szCs w:val="24"/>
        </w:rPr>
        <w:t>Работы</w:t>
      </w:r>
      <w:r w:rsidRPr="0096341C">
        <w:rPr>
          <w:sz w:val="24"/>
          <w:szCs w:val="24"/>
        </w:rPr>
        <w:t xml:space="preserve"> (строительно-монтажные работы </w:t>
      </w:r>
      <w:r w:rsidRPr="0096341C">
        <w:rPr>
          <w:i/>
          <w:sz w:val="24"/>
          <w:szCs w:val="24"/>
        </w:rPr>
        <w:t>на Объекте</w:t>
      </w:r>
      <w:r w:rsidRPr="0096341C">
        <w:rPr>
          <w:sz w:val="24"/>
          <w:szCs w:val="24"/>
        </w:rPr>
        <w:t xml:space="preserve">) </w:t>
      </w:r>
      <w:r w:rsidR="0055778D" w:rsidRPr="0055778D">
        <w:rPr>
          <w:sz w:val="24"/>
          <w:szCs w:val="24"/>
        </w:rPr>
        <w:t xml:space="preserve">по </w:t>
      </w:r>
      <w:r w:rsidR="003667F6" w:rsidRPr="003667F6">
        <w:rPr>
          <w:b/>
          <w:sz w:val="24"/>
          <w:szCs w:val="24"/>
        </w:rPr>
        <w:t xml:space="preserve">реконструкции </w:t>
      </w:r>
      <w:r w:rsidR="00D07A77">
        <w:rPr>
          <w:b/>
          <w:sz w:val="24"/>
          <w:szCs w:val="24"/>
        </w:rPr>
        <w:t xml:space="preserve">здания </w:t>
      </w:r>
      <w:proofErr w:type="spellStart"/>
      <w:r w:rsidR="00D07A77">
        <w:rPr>
          <w:b/>
          <w:sz w:val="24"/>
          <w:szCs w:val="24"/>
        </w:rPr>
        <w:t>Подужемской</w:t>
      </w:r>
      <w:proofErr w:type="spellEnd"/>
      <w:r w:rsidR="00D07A77">
        <w:rPr>
          <w:b/>
          <w:sz w:val="24"/>
          <w:szCs w:val="24"/>
        </w:rPr>
        <w:t xml:space="preserve"> ГЭС с заменой полов, </w:t>
      </w:r>
      <w:r w:rsidR="003667F6" w:rsidRPr="003667F6">
        <w:rPr>
          <w:b/>
          <w:sz w:val="24"/>
          <w:szCs w:val="24"/>
        </w:rPr>
        <w:t xml:space="preserve"> </w:t>
      </w:r>
      <w:r w:rsidRPr="0096341C">
        <w:rPr>
          <w:sz w:val="24"/>
          <w:szCs w:val="24"/>
        </w:rPr>
        <w:t>в соответствии с Техническим заданием (Приложение №1 к настоящему Договору), предоставленным Заказчиком.</w:t>
      </w:r>
    </w:p>
    <w:p w14:paraId="0B02DE74" w14:textId="1F7BED10" w:rsidR="00E4058F" w:rsidRPr="0096341C" w:rsidRDefault="00613359" w:rsidP="0055778D">
      <w:pPr>
        <w:pStyle w:val="a9"/>
        <w:tabs>
          <w:tab w:val="num" w:pos="4260"/>
        </w:tabs>
        <w:spacing w:line="240" w:lineRule="auto"/>
        <w:ind w:left="709"/>
        <w:rPr>
          <w:szCs w:val="24"/>
        </w:rPr>
      </w:pPr>
      <w:r>
        <w:rPr>
          <w:szCs w:val="24"/>
          <w:lang w:val="ru-RU"/>
        </w:rPr>
        <w:t xml:space="preserve">1.2. </w:t>
      </w:r>
      <w:r w:rsidR="00E4058F" w:rsidRPr="0096341C"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14:paraId="0B02DE75" w14:textId="37ACD3A0" w:rsidR="00E4058F" w:rsidRPr="0096341C" w:rsidRDefault="00E4058F" w:rsidP="00613359">
      <w:pPr>
        <w:pStyle w:val="a9"/>
        <w:numPr>
          <w:ilvl w:val="1"/>
          <w:numId w:val="17"/>
        </w:numPr>
        <w:spacing w:line="240" w:lineRule="auto"/>
        <w:ind w:firstLine="207"/>
        <w:rPr>
          <w:szCs w:val="24"/>
        </w:rPr>
      </w:pPr>
      <w:r w:rsidRPr="0096341C">
        <w:rPr>
          <w:szCs w:val="24"/>
        </w:rPr>
        <w:t>Условия Договора являются обязательными для исполнения Сторонами.</w:t>
      </w:r>
    </w:p>
    <w:p w14:paraId="0B02DE76" w14:textId="7DC64D36" w:rsidR="00E4058F" w:rsidRPr="0096341C" w:rsidRDefault="00613359" w:rsidP="00613359">
      <w:pPr>
        <w:pStyle w:val="a9"/>
        <w:tabs>
          <w:tab w:val="num" w:pos="4260"/>
        </w:tabs>
        <w:spacing w:line="240" w:lineRule="auto"/>
        <w:ind w:left="709"/>
        <w:rPr>
          <w:szCs w:val="24"/>
        </w:rPr>
      </w:pPr>
      <w:r>
        <w:rPr>
          <w:szCs w:val="24"/>
          <w:lang w:val="ru-RU"/>
        </w:rPr>
        <w:t xml:space="preserve">1.4. </w:t>
      </w:r>
      <w:r w:rsidR="00E4058F" w:rsidRPr="0096341C">
        <w:rPr>
          <w:szCs w:val="24"/>
        </w:rPr>
        <w:t xml:space="preserve">Подрядчик обязуется выполнить Работы, указанные в п. 1.1 </w:t>
      </w:r>
      <w:r w:rsidR="00D4748C" w:rsidRPr="0096341C">
        <w:rPr>
          <w:szCs w:val="24"/>
        </w:rPr>
        <w:t>Договора, в</w:t>
      </w:r>
      <w:r w:rsidR="00E4058F" w:rsidRPr="0096341C">
        <w:rPr>
          <w:szCs w:val="24"/>
        </w:rPr>
        <w:t xml:space="preserve"> следующие сроки:</w:t>
      </w:r>
    </w:p>
    <w:p w14:paraId="0B02DE77" w14:textId="67B5779A" w:rsidR="00E4058F" w:rsidRPr="00613359" w:rsidRDefault="00E4058F" w:rsidP="00E4058F">
      <w:pPr>
        <w:pStyle w:val="a9"/>
        <w:spacing w:line="240" w:lineRule="auto"/>
        <w:ind w:left="709"/>
        <w:rPr>
          <w:szCs w:val="24"/>
          <w:lang w:val="ru-RU"/>
        </w:rPr>
      </w:pPr>
      <w:r w:rsidRPr="0096341C">
        <w:rPr>
          <w:szCs w:val="24"/>
        </w:rPr>
        <w:t>Дата начала Работ:</w:t>
      </w:r>
      <w:r w:rsidR="00613359">
        <w:rPr>
          <w:szCs w:val="24"/>
          <w:lang w:val="ru-RU"/>
        </w:rPr>
        <w:t xml:space="preserve"> </w:t>
      </w:r>
      <w:r w:rsidR="00F50184">
        <w:rPr>
          <w:szCs w:val="24"/>
          <w:lang w:val="ru-RU"/>
        </w:rPr>
        <w:t>с момента заключения договора</w:t>
      </w:r>
    </w:p>
    <w:p w14:paraId="0B02DE78" w14:textId="4D2BF1DD" w:rsidR="00E4058F" w:rsidRPr="00613359" w:rsidRDefault="00E4058F" w:rsidP="00E4058F">
      <w:pPr>
        <w:pStyle w:val="a9"/>
        <w:spacing w:line="240" w:lineRule="auto"/>
        <w:ind w:left="709"/>
        <w:rPr>
          <w:szCs w:val="24"/>
          <w:lang w:val="ru-RU"/>
        </w:rPr>
      </w:pPr>
      <w:r w:rsidRPr="0096341C">
        <w:rPr>
          <w:szCs w:val="24"/>
        </w:rPr>
        <w:t xml:space="preserve">Дата окончания Работ: </w:t>
      </w:r>
      <w:r w:rsidR="00C505ED">
        <w:rPr>
          <w:szCs w:val="24"/>
          <w:lang w:val="ru-RU"/>
        </w:rPr>
        <w:t xml:space="preserve">___ </w:t>
      </w:r>
      <w:r w:rsidR="00D4748C">
        <w:rPr>
          <w:szCs w:val="24"/>
          <w:lang w:val="ru-RU"/>
        </w:rPr>
        <w:t xml:space="preserve"> </w:t>
      </w:r>
      <w:r w:rsidR="00501B0C">
        <w:rPr>
          <w:szCs w:val="24"/>
          <w:lang w:val="ru-RU"/>
        </w:rPr>
        <w:t>октя</w:t>
      </w:r>
      <w:r w:rsidR="000338E2">
        <w:rPr>
          <w:szCs w:val="24"/>
          <w:lang w:val="ru-RU"/>
        </w:rPr>
        <w:t>бря</w:t>
      </w:r>
      <w:r w:rsidR="00D4748C">
        <w:rPr>
          <w:szCs w:val="24"/>
          <w:lang w:val="ru-RU"/>
        </w:rPr>
        <w:t xml:space="preserve"> </w:t>
      </w:r>
      <w:r w:rsidR="00E13367">
        <w:rPr>
          <w:szCs w:val="24"/>
          <w:lang w:val="ru-RU"/>
        </w:rPr>
        <w:t>2016</w:t>
      </w:r>
      <w:r w:rsidR="00613359">
        <w:rPr>
          <w:szCs w:val="24"/>
          <w:lang w:val="ru-RU"/>
        </w:rPr>
        <w:t>г.</w:t>
      </w:r>
    </w:p>
    <w:p w14:paraId="0B02DE79" w14:textId="3378D588" w:rsidR="00E4058F" w:rsidRPr="0096341C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szCs w:val="24"/>
          <w:lang w:val="ru-RU"/>
        </w:rPr>
        <w:tab/>
      </w:r>
      <w:r w:rsidRPr="0096341C">
        <w:rPr>
          <w:i/>
          <w:szCs w:val="24"/>
          <w:lang w:val="ru-RU"/>
        </w:rPr>
        <w:t xml:space="preserve">Работы выполняются Подрядчиком в соответствии Графиком </w:t>
      </w:r>
      <w:r w:rsidR="0061154D">
        <w:rPr>
          <w:i/>
          <w:szCs w:val="24"/>
          <w:lang w:val="ru-RU"/>
        </w:rPr>
        <w:t>производства</w:t>
      </w:r>
      <w:r w:rsidRPr="0096341C">
        <w:rPr>
          <w:i/>
          <w:szCs w:val="24"/>
          <w:lang w:val="ru-RU"/>
        </w:rPr>
        <w:t xml:space="preserve"> Работ (Приложение  № </w:t>
      </w:r>
      <w:r w:rsidR="00613359">
        <w:rPr>
          <w:i/>
          <w:szCs w:val="24"/>
          <w:lang w:val="ru-RU"/>
        </w:rPr>
        <w:t>2</w:t>
      </w:r>
      <w:r w:rsidRPr="0096341C">
        <w:rPr>
          <w:i/>
          <w:szCs w:val="24"/>
          <w:lang w:val="ru-RU"/>
        </w:rPr>
        <w:t xml:space="preserve"> к Договору). </w:t>
      </w:r>
    </w:p>
    <w:p w14:paraId="0B02DE7A" w14:textId="77777777" w:rsidR="00E4058F" w:rsidRPr="0096341C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i/>
          <w:szCs w:val="24"/>
          <w:lang w:val="ru-RU"/>
        </w:rPr>
        <w:t xml:space="preserve"> </w:t>
      </w:r>
      <w:r w:rsidRPr="0096341C">
        <w:rPr>
          <w:i/>
          <w:szCs w:val="24"/>
          <w:lang w:val="ru-RU"/>
        </w:rPr>
        <w:tab/>
      </w:r>
      <w:r w:rsidRPr="0096341C">
        <w:rPr>
          <w:i/>
          <w:szCs w:val="24"/>
        </w:rPr>
        <w:t>Сроки выполнения Работ могут быть изменены по соглашению Сторон.</w:t>
      </w:r>
    </w:p>
    <w:p w14:paraId="0B02DE7B" w14:textId="0EF5EA2C" w:rsidR="00E4058F" w:rsidRPr="0096341C" w:rsidRDefault="00613359" w:rsidP="00613359">
      <w:pPr>
        <w:tabs>
          <w:tab w:val="num" w:pos="4260"/>
        </w:tabs>
        <w:jc w:val="both"/>
        <w:rPr>
          <w:i/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lastRenderedPageBreak/>
        <w:t xml:space="preserve">1.5. </w:t>
      </w:r>
      <w:r w:rsidR="00E4058F" w:rsidRPr="0096341C">
        <w:rPr>
          <w:sz w:val="24"/>
          <w:szCs w:val="24"/>
          <w:lang w:val="x-none" w:eastAsia="x-none"/>
        </w:rPr>
        <w:t>Подрядчик имеет право с письменного согласия Заказчика для выполнения части Работ по настоящему Договору в объеме не превышающем</w:t>
      </w:r>
      <w:r w:rsidR="00E4058F" w:rsidRPr="0096341C">
        <w:rPr>
          <w:i/>
          <w:sz w:val="24"/>
          <w:szCs w:val="24"/>
          <w:lang w:val="x-none" w:eastAsia="x-none"/>
        </w:rPr>
        <w:t xml:space="preserve"> 30 % </w:t>
      </w:r>
      <w:r w:rsidR="00E4058F" w:rsidRPr="0096341C">
        <w:rPr>
          <w:sz w:val="24"/>
          <w:szCs w:val="24"/>
          <w:lang w:val="x-none" w:eastAsia="x-none"/>
        </w:rPr>
        <w:t>от общего объема Работ привлечь субподрядчика(-</w:t>
      </w:r>
      <w:proofErr w:type="spellStart"/>
      <w:r w:rsidR="00E4058F" w:rsidRPr="0096341C">
        <w:rPr>
          <w:sz w:val="24"/>
          <w:szCs w:val="24"/>
          <w:lang w:val="x-none" w:eastAsia="x-none"/>
        </w:rPr>
        <w:t>ов</w:t>
      </w:r>
      <w:proofErr w:type="spellEnd"/>
      <w:r w:rsidR="00E4058F" w:rsidRPr="0096341C">
        <w:rPr>
          <w:sz w:val="24"/>
          <w:szCs w:val="24"/>
          <w:lang w:val="x-none" w:eastAsia="x-none"/>
        </w:rPr>
        <w:t xml:space="preserve">) при соблюдении условий, изложенных в п. </w:t>
      </w:r>
      <w:r w:rsidR="00E4058F" w:rsidRPr="0096341C">
        <w:rPr>
          <w:sz w:val="24"/>
          <w:szCs w:val="24"/>
          <w:lang w:eastAsia="x-none"/>
        </w:rPr>
        <w:t>3</w:t>
      </w:r>
      <w:r w:rsidR="00E4058F" w:rsidRPr="0096341C">
        <w:rPr>
          <w:sz w:val="24"/>
          <w:szCs w:val="24"/>
          <w:lang w:val="x-none" w:eastAsia="x-none"/>
        </w:rPr>
        <w:t>.</w:t>
      </w:r>
      <w:r w:rsidR="00E4058F" w:rsidRPr="0096341C">
        <w:rPr>
          <w:sz w:val="24"/>
          <w:szCs w:val="24"/>
          <w:lang w:eastAsia="x-none"/>
        </w:rPr>
        <w:t>2</w:t>
      </w:r>
      <w:r w:rsidR="00E4058F" w:rsidRPr="0096341C">
        <w:rPr>
          <w:sz w:val="24"/>
          <w:szCs w:val="24"/>
          <w:lang w:val="x-none" w:eastAsia="x-none"/>
        </w:rPr>
        <w:t>.</w:t>
      </w:r>
      <w:r w:rsidR="00E4058F" w:rsidRPr="0096341C">
        <w:rPr>
          <w:sz w:val="24"/>
          <w:szCs w:val="24"/>
          <w:lang w:eastAsia="x-none"/>
        </w:rPr>
        <w:t>6</w:t>
      </w:r>
      <w:r w:rsidR="00E4058F" w:rsidRPr="0096341C">
        <w:rPr>
          <w:sz w:val="24"/>
          <w:szCs w:val="24"/>
          <w:lang w:val="x-none" w:eastAsia="x-none"/>
        </w:rPr>
        <w:t xml:space="preserve"> настоящего Договора. При этом ответственность за качество произведенных таким(-ими) субподрядчиком(-</w:t>
      </w:r>
      <w:proofErr w:type="spellStart"/>
      <w:r w:rsidR="00E4058F" w:rsidRPr="0096341C">
        <w:rPr>
          <w:sz w:val="24"/>
          <w:szCs w:val="24"/>
          <w:lang w:val="x-none" w:eastAsia="x-none"/>
        </w:rPr>
        <w:t>ами</w:t>
      </w:r>
      <w:proofErr w:type="spellEnd"/>
      <w:r w:rsidR="00E4058F" w:rsidRPr="0096341C">
        <w:rPr>
          <w:sz w:val="24"/>
          <w:szCs w:val="24"/>
          <w:lang w:val="x-none" w:eastAsia="x-none"/>
        </w:rPr>
        <w:t>) работ перед Заказчиком несет Подрядчик.</w:t>
      </w:r>
    </w:p>
    <w:p w14:paraId="0B02DE7D" w14:textId="53BFE88D" w:rsidR="00E4058F" w:rsidRPr="0038409E" w:rsidRDefault="00613359" w:rsidP="007F470B">
      <w:pPr>
        <w:pStyle w:val="a9"/>
        <w:tabs>
          <w:tab w:val="num" w:pos="4260"/>
        </w:tabs>
        <w:spacing w:line="240" w:lineRule="auto"/>
        <w:rPr>
          <w:szCs w:val="24"/>
        </w:rPr>
      </w:pPr>
      <w:r>
        <w:rPr>
          <w:szCs w:val="24"/>
          <w:lang w:val="ru-RU"/>
        </w:rPr>
        <w:t>1.6.</w:t>
      </w:r>
      <w:r w:rsidR="00E4058F" w:rsidRPr="0038409E">
        <w:rPr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14:paraId="0B02DE7E" w14:textId="77777777" w:rsidR="00E4058F" w:rsidRPr="0096341C" w:rsidRDefault="00E4058F" w:rsidP="00613359">
      <w:pPr>
        <w:numPr>
          <w:ilvl w:val="0"/>
          <w:numId w:val="17"/>
        </w:numPr>
        <w:tabs>
          <w:tab w:val="left" w:pos="0"/>
        </w:tabs>
        <w:ind w:left="0" w:firstLine="0"/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ЦЕНА ДОГОВОРА</w:t>
      </w:r>
    </w:p>
    <w:p w14:paraId="0B02DE7F" w14:textId="6A5D4B9C" w:rsidR="00E4058F" w:rsidRPr="0096341C" w:rsidRDefault="00613359" w:rsidP="00613359">
      <w:pPr>
        <w:pStyle w:val="a9"/>
        <w:numPr>
          <w:ilvl w:val="1"/>
          <w:numId w:val="18"/>
        </w:numPr>
        <w:spacing w:line="240" w:lineRule="auto"/>
        <w:rPr>
          <w:szCs w:val="24"/>
        </w:rPr>
      </w:pPr>
      <w:r>
        <w:rPr>
          <w:szCs w:val="24"/>
          <w:lang w:val="ru-RU"/>
        </w:rPr>
        <w:t xml:space="preserve"> </w:t>
      </w:r>
      <w:r w:rsidR="00E4058F" w:rsidRPr="0096341C">
        <w:rPr>
          <w:szCs w:val="24"/>
        </w:rPr>
        <w:t>Цена настоящего Договора составляет _____(______), кроме того НДС _______(____). Всего с НДС ________(_______).</w:t>
      </w:r>
    </w:p>
    <w:p w14:paraId="0B02DE80" w14:textId="6F6ED32C" w:rsidR="00E4058F" w:rsidRPr="0096341C" w:rsidRDefault="00E4058F" w:rsidP="00E4058F">
      <w:pPr>
        <w:pStyle w:val="a9"/>
        <w:spacing w:line="240" w:lineRule="auto"/>
        <w:ind w:firstLine="567"/>
        <w:rPr>
          <w:szCs w:val="24"/>
        </w:rPr>
      </w:pPr>
      <w:r w:rsidRPr="0096341C">
        <w:rPr>
          <w:szCs w:val="24"/>
        </w:rPr>
        <w:t xml:space="preserve">Цена Договора является твердой (неизменной) и представляет собой полную стоимость всего объема </w:t>
      </w:r>
      <w:r w:rsidR="00BD7438">
        <w:rPr>
          <w:szCs w:val="24"/>
          <w:lang w:val="ru-RU"/>
        </w:rPr>
        <w:t>Работ</w:t>
      </w:r>
      <w:r w:rsidRPr="0096341C">
        <w:rPr>
          <w:szCs w:val="24"/>
        </w:rPr>
        <w:t xml:space="preserve"> по настоящему договору</w:t>
      </w:r>
      <w:r w:rsidRPr="0096341C">
        <w:rPr>
          <w:i/>
          <w:szCs w:val="24"/>
        </w:rPr>
        <w:t>. Цена договора являет</w:t>
      </w:r>
      <w:r w:rsidR="00E13367">
        <w:rPr>
          <w:i/>
          <w:szCs w:val="24"/>
        </w:rPr>
        <w:t xml:space="preserve">ся твердой даже если на момент заключения </w:t>
      </w:r>
      <w:r w:rsidRPr="0096341C">
        <w:rPr>
          <w:i/>
          <w:szCs w:val="24"/>
        </w:rPr>
        <w:t>Договор</w:t>
      </w:r>
      <w:r w:rsidR="00E13367">
        <w:rPr>
          <w:i/>
          <w:szCs w:val="24"/>
        </w:rPr>
        <w:t xml:space="preserve">а </w:t>
      </w:r>
      <w:r w:rsidRPr="0096341C">
        <w:rPr>
          <w:i/>
          <w:szCs w:val="24"/>
        </w:rPr>
        <w:t>и подготовки проектной или рабочей доку</w:t>
      </w:r>
      <w:r w:rsidR="00E13367">
        <w:rPr>
          <w:i/>
          <w:szCs w:val="24"/>
        </w:rPr>
        <w:t xml:space="preserve">ментации исключена возможность </w:t>
      </w:r>
      <w:r w:rsidRPr="0096341C">
        <w:rPr>
          <w:i/>
          <w:szCs w:val="24"/>
        </w:rPr>
        <w:t>определить полный объем Работ, необходимых для строительства Объекта.</w:t>
      </w:r>
    </w:p>
    <w:p w14:paraId="0B02DE81" w14:textId="77777777" w:rsidR="00E4058F" w:rsidRPr="0096341C" w:rsidRDefault="00E4058F" w:rsidP="00E4058F">
      <w:pPr>
        <w:pStyle w:val="a9"/>
        <w:tabs>
          <w:tab w:val="left" w:pos="1134"/>
          <w:tab w:val="num" w:pos="3960"/>
        </w:tabs>
        <w:spacing w:line="240" w:lineRule="auto"/>
        <w:rPr>
          <w:b/>
          <w:szCs w:val="24"/>
        </w:rPr>
      </w:pPr>
      <w:r w:rsidRPr="0096341C">
        <w:rPr>
          <w:szCs w:val="24"/>
        </w:rPr>
        <w:tab/>
      </w:r>
      <w:r w:rsidRPr="0096341C">
        <w:rPr>
          <w:b/>
          <w:szCs w:val="24"/>
        </w:rPr>
        <w:t xml:space="preserve">Цена настоящего Договора складывается:   </w:t>
      </w:r>
    </w:p>
    <w:p w14:paraId="0B02DE82" w14:textId="46B8DEBE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2.1.1. из  стоимости Работ, выполняемых Подрядчиком по Договору. Стоимость Работ определяется на основании Смет, являющихся приложен</w:t>
      </w:r>
      <w:r w:rsidR="00522144">
        <w:rPr>
          <w:i/>
          <w:sz w:val="24"/>
          <w:szCs w:val="24"/>
        </w:rPr>
        <w:t>иями к Договору (далее - Смета), в размере___.</w:t>
      </w:r>
    </w:p>
    <w:p w14:paraId="0B02DE83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2.1.2. из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</w:t>
      </w:r>
      <w:r w:rsidRPr="0096341C">
        <w:rPr>
          <w:sz w:val="24"/>
          <w:szCs w:val="24"/>
        </w:rPr>
        <w:t xml:space="preserve">, </w:t>
      </w:r>
      <w:r w:rsidRPr="0096341C">
        <w:rPr>
          <w:i/>
          <w:sz w:val="24"/>
          <w:szCs w:val="24"/>
        </w:rPr>
        <w:t>утвержденных в Сметах.</w:t>
      </w:r>
    </w:p>
    <w:p w14:paraId="0B02DE84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0B02DE85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Существенное изменение обстоятельств, из которых Стороны исходили при заключении </w:t>
      </w:r>
      <w:r w:rsidRPr="0038409E">
        <w:rPr>
          <w:szCs w:val="24"/>
        </w:rPr>
        <w:t>Договора (</w:t>
      </w:r>
      <w:hyperlink r:id="rId11" w:history="1">
        <w:r w:rsidRPr="0038409E">
          <w:rPr>
            <w:rStyle w:val="af0"/>
            <w:color w:val="auto"/>
            <w:szCs w:val="24"/>
            <w:u w:val="none"/>
          </w:rPr>
          <w:t>статья 451</w:t>
        </w:r>
      </w:hyperlink>
      <w:r w:rsidRPr="0038409E">
        <w:rPr>
          <w:szCs w:val="24"/>
        </w:rPr>
        <w:t xml:space="preserve"> ГК </w:t>
      </w:r>
      <w:r w:rsidRPr="0096341C">
        <w:rPr>
          <w:szCs w:val="24"/>
        </w:rPr>
        <w:t>РФ), не является основанием для пересмотра Цены настоящего Договора.</w:t>
      </w:r>
    </w:p>
    <w:p w14:paraId="0B02DE86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>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14:paraId="0B02DE87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>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 КС-3).</w:t>
      </w:r>
    </w:p>
    <w:p w14:paraId="0B02DE88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Заказчик вправе потребовать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в случае уменьшения объема работ, выявленного как в ходе </w:t>
      </w:r>
      <w:r w:rsidRPr="0096341C">
        <w:rPr>
          <w:szCs w:val="24"/>
          <w:lang w:val="ru-RU"/>
        </w:rPr>
        <w:t>исполнения Договора</w:t>
      </w:r>
      <w:r w:rsidRPr="0096341C">
        <w:rPr>
          <w:szCs w:val="24"/>
        </w:rPr>
        <w:t>, так и до начала</w:t>
      </w:r>
      <w:r w:rsidRPr="0096341C">
        <w:rPr>
          <w:szCs w:val="24"/>
          <w:lang w:val="ru-RU"/>
        </w:rPr>
        <w:t xml:space="preserve"> исполнения Договора</w:t>
      </w:r>
      <w:r w:rsidRPr="0096341C">
        <w:rPr>
          <w:szCs w:val="24"/>
        </w:rPr>
        <w:t xml:space="preserve">. Перечень работ, исключенных из проектной документации и Сметной документации и не подлежащих в связи с этим выполнению в соответствии с Договором, а также величина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определяется Заказчиком в одностороннем порядке, о чем выдается уведомление, подписываемое Заказчиком. Цена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</w:p>
    <w:p w14:paraId="0B02DE89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В случае несогласия Подрядчика с уменьшением объема подлежащих выполнению работ и снижением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, он вправе требовать в судебном порядке возмещения убытков, вызванных необоснованным уменьшением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Заказчиком. При этом обязательства Подрядчика, связанные с выполнением других работ, не исключенных из 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14:paraId="0B02DE8A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lastRenderedPageBreak/>
        <w:t xml:space="preserve">Заказчик вправе в соответствии с </w:t>
      </w:r>
      <w:hyperlink r:id="rId12" w:history="1">
        <w:r w:rsidRPr="0096341C">
          <w:rPr>
            <w:rStyle w:val="af0"/>
            <w:color w:val="auto"/>
            <w:szCs w:val="24"/>
            <w:u w:val="none"/>
          </w:rPr>
          <w:t>пунктом 1 статьи 744</w:t>
        </w:r>
      </w:hyperlink>
      <w:r w:rsidRPr="0096341C">
        <w:rPr>
          <w:szCs w:val="24"/>
        </w:rPr>
        <w:t xml:space="preserve"> ГК РФ внести изменения в проектную документацию, учитывающие дополнительные работы, по стоимости не превышающие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</w:p>
    <w:p w14:paraId="0B02DE8B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Внесение в проектную документацию изменений, предусматривающих дополнительные работы, стоимость которых превышает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</w:p>
    <w:p w14:paraId="0B02DE8C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производство таких работ или закупку материалов.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</w:t>
      </w:r>
      <w:hyperlink r:id="rId13" w:history="1">
        <w:r w:rsidRPr="0096341C">
          <w:rPr>
            <w:rStyle w:val="af0"/>
            <w:color w:val="auto"/>
            <w:szCs w:val="24"/>
            <w:u w:val="none"/>
          </w:rPr>
          <w:t>статей 709</w:t>
        </w:r>
      </w:hyperlink>
      <w:r w:rsidRPr="0096341C">
        <w:rPr>
          <w:szCs w:val="24"/>
        </w:rPr>
        <w:t xml:space="preserve"> и </w:t>
      </w:r>
      <w:hyperlink r:id="rId14" w:history="1">
        <w:r w:rsidRPr="0096341C">
          <w:rPr>
            <w:rStyle w:val="af0"/>
            <w:color w:val="auto"/>
            <w:szCs w:val="24"/>
            <w:u w:val="none"/>
          </w:rPr>
          <w:t>744</w:t>
        </w:r>
      </w:hyperlink>
      <w:r w:rsidRPr="0096341C">
        <w:rPr>
          <w:szCs w:val="24"/>
        </w:rPr>
        <w:t xml:space="preserve"> ГК РФ.</w:t>
      </w:r>
    </w:p>
    <w:p w14:paraId="0B02DE8E" w14:textId="7D99D6B1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1380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>Общая стоимость выполненных по настоящему Договору Работ не может превышать стоимость, установленную п.2.1., и включает расходы Подрядчика, связанн</w:t>
      </w:r>
      <w:r w:rsidR="00236786">
        <w:rPr>
          <w:szCs w:val="24"/>
        </w:rPr>
        <w:t>ые с качественным, досрочным или</w:t>
      </w:r>
      <w:r w:rsidRPr="0096341C">
        <w:rPr>
          <w:szCs w:val="24"/>
        </w:rPr>
        <w:t xml:space="preserve"> своевременным выполнением Работ.</w:t>
      </w:r>
    </w:p>
    <w:p w14:paraId="0B02DE8F" w14:textId="595DCB33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9333AA">
        <w:rPr>
          <w:szCs w:val="24"/>
          <w:lang w:val="ru-RU"/>
        </w:rPr>
        <w:t>1</w:t>
      </w:r>
      <w:r w:rsidRPr="0096341C">
        <w:rPr>
          <w:szCs w:val="24"/>
        </w:rPr>
        <w:t xml:space="preserve">. 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</w:p>
    <w:p w14:paraId="0B02DE90" w14:textId="5AC130F3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9333AA">
        <w:rPr>
          <w:szCs w:val="24"/>
          <w:lang w:val="ru-RU"/>
        </w:rPr>
        <w:t>2</w:t>
      </w:r>
      <w:r w:rsidRPr="0096341C">
        <w:rPr>
          <w:szCs w:val="24"/>
        </w:rPr>
        <w:t>. 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</w:p>
    <w:p w14:paraId="0B02DE91" w14:textId="330F84A0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9333AA">
        <w:rPr>
          <w:szCs w:val="24"/>
          <w:lang w:val="ru-RU"/>
        </w:rPr>
        <w:t>3</w:t>
      </w:r>
      <w:r w:rsidR="00236786">
        <w:rPr>
          <w:szCs w:val="24"/>
        </w:rPr>
        <w:t xml:space="preserve">. Применение Подрядчиком </w:t>
      </w:r>
      <w:r w:rsidRPr="0096341C">
        <w:rPr>
          <w:szCs w:val="24"/>
        </w:rPr>
        <w:t>иных позиций Ценника, а равно неправомерное его применение, является изменением стоимости Работ и расходов, которое должно быть оформлено дополнительным соглашением Сторон к Договору</w:t>
      </w:r>
      <w:r w:rsidRPr="0096341C">
        <w:rPr>
          <w:szCs w:val="24"/>
          <w:lang w:val="ru-RU"/>
        </w:rPr>
        <w:t xml:space="preserve"> в порядке, установленном Договором</w:t>
      </w:r>
      <w:r w:rsidRPr="0096341C">
        <w:rPr>
          <w:szCs w:val="24"/>
        </w:rPr>
        <w:t xml:space="preserve">. </w:t>
      </w:r>
    </w:p>
    <w:p w14:paraId="0B02DE92" w14:textId="5F04DA66" w:rsidR="00E4058F" w:rsidRPr="0096341C" w:rsidRDefault="00E4058F" w:rsidP="00E4058F">
      <w:pPr>
        <w:pStyle w:val="a9"/>
        <w:tabs>
          <w:tab w:val="left" w:pos="1134"/>
        </w:tabs>
        <w:spacing w:line="240" w:lineRule="auto"/>
        <w:ind w:left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9333AA">
        <w:rPr>
          <w:szCs w:val="24"/>
          <w:lang w:val="ru-RU"/>
        </w:rPr>
        <w:t>4</w:t>
      </w:r>
      <w:r w:rsidRPr="0096341C">
        <w:rPr>
          <w:szCs w:val="24"/>
        </w:rPr>
        <w:t>. Заказчик вправе требовать уменьшения стоимости Работ:</w:t>
      </w:r>
    </w:p>
    <w:p w14:paraId="0B02DE93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14:paraId="0B02DE94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иных случаях необоснованного увеличения стоимости и объемов выполненных Работ и Расходов.</w:t>
      </w:r>
    </w:p>
    <w:p w14:paraId="0B02DE95" w14:textId="7600067A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случае включения в А</w:t>
      </w:r>
      <w:r w:rsidR="00236786">
        <w:rPr>
          <w:sz w:val="24"/>
          <w:szCs w:val="24"/>
        </w:rPr>
        <w:t>кты о приемке выполненных работ</w:t>
      </w:r>
      <w:r w:rsidRPr="0096341C">
        <w:rPr>
          <w:sz w:val="24"/>
          <w:szCs w:val="24"/>
        </w:rPr>
        <w:t xml:space="preserve"> завышенных объемов Работ или невыполненных Работ, предусмотренных соответствующим дополнительным соглашением, </w:t>
      </w:r>
      <w:r w:rsidR="002909F5" w:rsidRPr="0096341C">
        <w:rPr>
          <w:sz w:val="24"/>
          <w:szCs w:val="24"/>
        </w:rPr>
        <w:t>Заказчик вправе</w:t>
      </w:r>
      <w:r w:rsidRPr="0096341C">
        <w:rPr>
          <w:sz w:val="24"/>
          <w:szCs w:val="24"/>
        </w:rPr>
        <w:t xml:space="preserve"> </w:t>
      </w:r>
      <w:r w:rsidR="002909F5" w:rsidRPr="0096341C">
        <w:rPr>
          <w:sz w:val="24"/>
          <w:szCs w:val="24"/>
        </w:rPr>
        <w:t>отказаться от</w:t>
      </w:r>
      <w:r w:rsidRPr="0096341C">
        <w:rPr>
          <w:sz w:val="24"/>
          <w:szCs w:val="24"/>
        </w:rPr>
        <w:t xml:space="preserve"> подписания таких актов и оплаты Работ и Расходов. </w:t>
      </w:r>
    </w:p>
    <w:p w14:paraId="0B02DE96" w14:textId="787F37FD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</w:t>
      </w:r>
      <w:r w:rsidR="009333AA">
        <w:rPr>
          <w:sz w:val="24"/>
          <w:szCs w:val="24"/>
        </w:rPr>
        <w:t>4</w:t>
      </w:r>
      <w:r w:rsidRPr="0096341C">
        <w:rPr>
          <w:sz w:val="24"/>
          <w:szCs w:val="24"/>
        </w:rPr>
        <w:t>.1. Заказчик вправе требовать уменьшения стоимости Работ:</w:t>
      </w:r>
    </w:p>
    <w:p w14:paraId="0B02DE97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а) в случае использования Подрядчиком без согласования с Заказчиком материалов более низкого качества;</w:t>
      </w:r>
    </w:p>
    <w:p w14:paraId="0B02DE98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случае нарушения срока, качества и (или) иных условий выполнения Работ, влияющих на их стоимость.</w:t>
      </w:r>
    </w:p>
    <w:p w14:paraId="0B02DE99" w14:textId="7D37C73F" w:rsidR="00E4058F" w:rsidRPr="0096341C" w:rsidRDefault="00E4058F" w:rsidP="00E4058F">
      <w:pPr>
        <w:ind w:left="8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</w:t>
      </w:r>
      <w:r w:rsidR="009333AA">
        <w:rPr>
          <w:sz w:val="24"/>
          <w:szCs w:val="24"/>
        </w:rPr>
        <w:t>5</w:t>
      </w:r>
      <w:r w:rsidRPr="0096341C">
        <w:rPr>
          <w:sz w:val="24"/>
          <w:szCs w:val="24"/>
        </w:rPr>
        <w:t>. Если принятые Работы, указанные в п. 2.1</w:t>
      </w:r>
      <w:r w:rsidR="009333AA">
        <w:rPr>
          <w:sz w:val="24"/>
          <w:szCs w:val="24"/>
        </w:rPr>
        <w:t>4</w:t>
      </w:r>
      <w:r w:rsidRPr="0096341C">
        <w:rPr>
          <w:sz w:val="24"/>
          <w:szCs w:val="24"/>
        </w:rPr>
        <w:t>. настоящего Договора, оплачены Заказчиком, Заказчик вправе по своему усмотрению:</w:t>
      </w:r>
    </w:p>
    <w:p w14:paraId="0B02DE9A" w14:textId="67D29B2A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96341C">
        <w:rPr>
          <w:sz w:val="24"/>
          <w:szCs w:val="24"/>
        </w:rPr>
        <w:t>комиссионно</w:t>
      </w:r>
      <w:proofErr w:type="spellEnd"/>
      <w:r w:rsidRPr="0096341C">
        <w:rPr>
          <w:sz w:val="24"/>
          <w:szCs w:val="24"/>
        </w:rPr>
        <w:t xml:space="preserve"> зафиксированного факта, указанного в п. 2.1</w:t>
      </w:r>
      <w:r w:rsidR="009333AA">
        <w:rPr>
          <w:sz w:val="24"/>
          <w:szCs w:val="24"/>
        </w:rPr>
        <w:t>4</w:t>
      </w:r>
      <w:r w:rsidRPr="0096341C">
        <w:rPr>
          <w:sz w:val="24"/>
          <w:szCs w:val="24"/>
        </w:rPr>
        <w:t xml:space="preserve"> настоящего договора, в порядке, установленном п. 2.1</w:t>
      </w:r>
      <w:r w:rsidR="009333AA">
        <w:rPr>
          <w:sz w:val="24"/>
          <w:szCs w:val="24"/>
        </w:rPr>
        <w:t>5</w:t>
      </w:r>
      <w:r w:rsidRPr="0096341C">
        <w:rPr>
          <w:sz w:val="24"/>
          <w:szCs w:val="24"/>
        </w:rPr>
        <w:t>.1 настоящего договора. После такой корректировки акт считается подписанным Сторонами в новой редакции;</w:t>
      </w:r>
    </w:p>
    <w:p w14:paraId="0B02DE9B" w14:textId="77777777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14:paraId="0B02DE9C" w14:textId="05DB215E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</w:t>
      </w:r>
      <w:r w:rsidR="009333AA">
        <w:rPr>
          <w:sz w:val="24"/>
          <w:szCs w:val="24"/>
        </w:rPr>
        <w:t>5</w:t>
      </w:r>
      <w:r w:rsidRPr="0096341C">
        <w:rPr>
          <w:sz w:val="24"/>
          <w:szCs w:val="24"/>
        </w:rPr>
        <w:t>.1. Комиссия для установления факта, указанного в п. 2.1</w:t>
      </w:r>
      <w:r w:rsidR="009333AA">
        <w:rPr>
          <w:sz w:val="24"/>
          <w:szCs w:val="24"/>
        </w:rPr>
        <w:t>4</w:t>
      </w:r>
      <w:r w:rsidRPr="0096341C">
        <w:rPr>
          <w:sz w:val="24"/>
          <w:szCs w:val="24"/>
        </w:rPr>
        <w:t xml:space="preserve"> настоящего договора, включает представителей Заказчика и Подрядчика.</w:t>
      </w:r>
    </w:p>
    <w:p w14:paraId="0B02DE9D" w14:textId="6C5962B8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2.1</w:t>
      </w:r>
      <w:r w:rsidR="009333AA">
        <w:rPr>
          <w:szCs w:val="24"/>
          <w:lang w:val="ru-RU"/>
        </w:rPr>
        <w:t>4</w:t>
      </w:r>
      <w:r w:rsidRPr="0096341C"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</w:t>
      </w:r>
    </w:p>
    <w:p w14:paraId="0B02DE9E" w14:textId="28B37EBC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709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9333AA">
        <w:rPr>
          <w:szCs w:val="24"/>
          <w:lang w:val="ru-RU"/>
        </w:rPr>
        <w:t>6</w:t>
      </w:r>
      <w:r w:rsidRPr="0096341C">
        <w:rPr>
          <w:szCs w:val="24"/>
        </w:rPr>
        <w:t xml:space="preserve"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 </w:t>
      </w:r>
    </w:p>
    <w:p w14:paraId="0B02DE9F" w14:textId="28B3A58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</w:t>
      </w:r>
      <w:r w:rsidR="00F96D97">
        <w:rPr>
          <w:i/>
          <w:sz w:val="24"/>
          <w:szCs w:val="24"/>
        </w:rPr>
        <w:t>100</w:t>
      </w:r>
      <w:r w:rsidR="0038409E" w:rsidRPr="0038409E">
        <w:rPr>
          <w:i/>
          <w:sz w:val="24"/>
          <w:szCs w:val="24"/>
        </w:rPr>
        <w:t xml:space="preserve"> %</w:t>
      </w:r>
      <w:r w:rsidRPr="0096341C">
        <w:rPr>
          <w:sz w:val="24"/>
          <w:szCs w:val="24"/>
        </w:rPr>
        <w:t xml:space="preserve">, Подрядчику </w:t>
      </w:r>
      <w:r w:rsidR="00F96D97">
        <w:rPr>
          <w:i/>
          <w:sz w:val="24"/>
          <w:szCs w:val="24"/>
        </w:rPr>
        <w:t>0</w:t>
      </w:r>
      <w:r w:rsidR="0038409E" w:rsidRPr="0038409E">
        <w:rPr>
          <w:i/>
          <w:sz w:val="24"/>
          <w:szCs w:val="24"/>
        </w:rPr>
        <w:t xml:space="preserve"> %</w:t>
      </w:r>
      <w:r w:rsidRPr="0096341C">
        <w:rPr>
          <w:sz w:val="24"/>
          <w:szCs w:val="24"/>
        </w:rPr>
        <w:t xml:space="preserve">. </w:t>
      </w:r>
    </w:p>
    <w:p w14:paraId="0B02DEA0" w14:textId="0AA04E9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2.1</w:t>
      </w:r>
      <w:r w:rsidR="009333AA">
        <w:rPr>
          <w:rFonts w:ascii="Times New Roman" w:hAnsi="Times New Roman"/>
          <w:sz w:val="24"/>
          <w:szCs w:val="24"/>
          <w:lang w:eastAsia="ru-RU"/>
        </w:rPr>
        <w:t>7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. Заказчик 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вправе в одностороннем порядке 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вносить корректировки в сроки выполнения Работ </w:t>
      </w:r>
      <w:r w:rsidRPr="0096341C">
        <w:rPr>
          <w:rFonts w:ascii="Times New Roman" w:hAnsi="Times New Roman"/>
          <w:i/>
          <w:sz w:val="24"/>
          <w:szCs w:val="24"/>
          <w:lang w:eastAsia="ru-RU"/>
        </w:rPr>
        <w:t>при корректировках инвестиционных программ, программ ремонта оборудования (</w:t>
      </w:r>
      <w:proofErr w:type="spellStart"/>
      <w:r w:rsidRPr="0096341C">
        <w:rPr>
          <w:rFonts w:ascii="Times New Roman" w:hAnsi="Times New Roman"/>
          <w:i/>
          <w:sz w:val="24"/>
          <w:szCs w:val="24"/>
          <w:lang w:eastAsia="ru-RU"/>
        </w:rPr>
        <w:t>ЗиС</w:t>
      </w:r>
      <w:proofErr w:type="spellEnd"/>
      <w:r w:rsidRPr="0096341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96341C">
        <w:rPr>
          <w:rFonts w:ascii="Times New Roman" w:hAnsi="Times New Roman"/>
          <w:i/>
          <w:sz w:val="24"/>
          <w:szCs w:val="24"/>
          <w:lang w:eastAsia="ru-RU"/>
        </w:rPr>
        <w:t>ТПиР</w:t>
      </w:r>
      <w:proofErr w:type="spellEnd"/>
      <w:r w:rsidRPr="0096341C">
        <w:rPr>
          <w:rFonts w:ascii="Times New Roman" w:hAnsi="Times New Roman"/>
          <w:i/>
          <w:sz w:val="24"/>
          <w:szCs w:val="24"/>
          <w:lang w:eastAsia="ru-RU"/>
        </w:rPr>
        <w:t>, эксплуатации и пр.)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при условии соб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людения требований к объективно </w:t>
      </w:r>
      <w:r w:rsidRPr="0096341C">
        <w:rPr>
          <w:rFonts w:ascii="Times New Roman" w:hAnsi="Times New Roman"/>
          <w:sz w:val="24"/>
          <w:szCs w:val="24"/>
          <w:lang w:eastAsia="ru-RU"/>
        </w:rPr>
        <w:t>необходимым срокам, необходимым для технологического процесса</w:t>
      </w:r>
      <w:r w:rsidRPr="0096341C">
        <w:rPr>
          <w:rFonts w:ascii="Times New Roman" w:hAnsi="Times New Roman"/>
          <w:b/>
          <w:sz w:val="24"/>
          <w:szCs w:val="24"/>
          <w:lang w:eastAsia="ru-RU"/>
        </w:rPr>
        <w:t>,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 путем направления Подрядчику </w:t>
      </w:r>
      <w:r w:rsidRPr="0096341C">
        <w:rPr>
          <w:rFonts w:ascii="Times New Roman" w:hAnsi="Times New Roman"/>
          <w:sz w:val="24"/>
          <w:szCs w:val="24"/>
          <w:lang w:eastAsia="ru-RU"/>
        </w:rPr>
        <w:t>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</w:t>
      </w:r>
      <w:r w:rsidR="00E430EC">
        <w:rPr>
          <w:rFonts w:ascii="Times New Roman" w:hAnsi="Times New Roman"/>
          <w:sz w:val="24"/>
          <w:szCs w:val="24"/>
          <w:lang w:eastAsia="ru-RU"/>
        </w:rPr>
        <w:t xml:space="preserve">ой срок не указан Заказчиком в </w:t>
      </w:r>
      <w:r w:rsidRPr="0096341C">
        <w:rPr>
          <w:rFonts w:ascii="Times New Roman" w:hAnsi="Times New Roman"/>
          <w:sz w:val="24"/>
          <w:szCs w:val="24"/>
          <w:lang w:eastAsia="ru-RU"/>
        </w:rPr>
        <w:t>таком уведомлении.</w:t>
      </w:r>
    </w:p>
    <w:p w14:paraId="0B02DEA1" w14:textId="17C93CD7" w:rsidR="00E4058F" w:rsidRPr="0096341C" w:rsidRDefault="00E4058F" w:rsidP="00E4058F">
      <w:pPr>
        <w:pStyle w:val="ab"/>
        <w:widowControl/>
        <w:spacing w:line="240" w:lineRule="auto"/>
        <w:rPr>
          <w:szCs w:val="24"/>
        </w:rPr>
      </w:pPr>
      <w:r w:rsidRPr="0096341C">
        <w:rPr>
          <w:szCs w:val="24"/>
        </w:rPr>
        <w:t>2.1</w:t>
      </w:r>
      <w:r w:rsidR="009333AA">
        <w:rPr>
          <w:szCs w:val="24"/>
        </w:rPr>
        <w:t>8</w:t>
      </w:r>
      <w:r w:rsidRPr="0096341C">
        <w:rPr>
          <w:szCs w:val="24"/>
        </w:rPr>
        <w:t>. По письменному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14:paraId="0B02DEA2" w14:textId="28BF3400" w:rsidR="00E4058F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2.</w:t>
      </w:r>
      <w:r w:rsidR="009333AA">
        <w:rPr>
          <w:i/>
          <w:sz w:val="24"/>
          <w:szCs w:val="24"/>
        </w:rPr>
        <w:t>19</w:t>
      </w:r>
      <w:r w:rsidRPr="0096341C">
        <w:rPr>
          <w:i/>
          <w:sz w:val="24"/>
          <w:szCs w:val="24"/>
        </w:rPr>
        <w:t>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14:paraId="63F6732C" w14:textId="354D02AA" w:rsidR="00E63900" w:rsidRPr="00E63900" w:rsidRDefault="00E63900" w:rsidP="00E63900">
      <w:pPr>
        <w:pStyle w:val="ad"/>
        <w:numPr>
          <w:ilvl w:val="1"/>
          <w:numId w:val="20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900">
        <w:rPr>
          <w:rFonts w:ascii="Times New Roman" w:hAnsi="Times New Roman"/>
          <w:sz w:val="24"/>
          <w:szCs w:val="24"/>
        </w:rPr>
        <w:t>Стороны пришли к соглашению о том, что к их отношениям по данному Договору статья 317.1 ГК РФ не применятся,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14:paraId="34EF498A" w14:textId="77777777" w:rsidR="0053524A" w:rsidRDefault="0053524A" w:rsidP="00E4058F">
      <w:pPr>
        <w:jc w:val="center"/>
        <w:rPr>
          <w:b/>
          <w:bCs/>
          <w:sz w:val="24"/>
          <w:szCs w:val="24"/>
        </w:rPr>
      </w:pPr>
    </w:p>
    <w:p w14:paraId="0B02DEA5" w14:textId="77777777" w:rsidR="00E4058F" w:rsidRPr="0096341C" w:rsidRDefault="00E4058F" w:rsidP="00E4058F">
      <w:pPr>
        <w:jc w:val="center"/>
        <w:rPr>
          <w:b/>
          <w:bCs/>
          <w:sz w:val="24"/>
          <w:szCs w:val="24"/>
        </w:rPr>
      </w:pPr>
      <w:r w:rsidRPr="0096341C">
        <w:rPr>
          <w:b/>
          <w:bCs/>
          <w:sz w:val="24"/>
          <w:szCs w:val="24"/>
        </w:rPr>
        <w:t xml:space="preserve">3.  ОБЯЗАННОСТИ СТОРОН  </w:t>
      </w:r>
    </w:p>
    <w:p w14:paraId="0B02DEA6" w14:textId="77777777" w:rsidR="00E4058F" w:rsidRPr="0096341C" w:rsidRDefault="00E4058F" w:rsidP="00E4058F">
      <w:pPr>
        <w:ind w:firstLine="709"/>
        <w:jc w:val="both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3.1. Заказчик обязуется:</w:t>
      </w:r>
    </w:p>
    <w:p w14:paraId="0B02DEA7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t xml:space="preserve">Создать Подрядчику необходимые условия для выполнения Работ </w:t>
      </w:r>
      <w:r w:rsidRPr="0096341C">
        <w:rPr>
          <w:i/>
          <w:sz w:val="24"/>
          <w:szCs w:val="24"/>
        </w:rPr>
        <w:t>в следующем объеме:</w:t>
      </w:r>
      <w:r w:rsidRPr="0096341C">
        <w:rPr>
          <w:i/>
          <w:sz w:val="24"/>
          <w:szCs w:val="24"/>
          <w:lang w:eastAsia="en-US"/>
        </w:rPr>
        <w:t xml:space="preserve"> </w:t>
      </w:r>
      <w:r w:rsidRPr="0096341C">
        <w:rPr>
          <w:i/>
          <w:sz w:val="24"/>
          <w:szCs w:val="24"/>
        </w:rPr>
        <w:t xml:space="preserve">осуществлять подключение электроприводов механизмов и инструмента, средств электросварки и т.д. </w:t>
      </w:r>
    </w:p>
    <w:p w14:paraId="0B02DEA8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Передать Подрядчику по акту Строительную площадку до начала производства Работ.</w:t>
      </w:r>
    </w:p>
    <w:p w14:paraId="0B02DEA9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14:paraId="0B02DEAA" w14:textId="77777777" w:rsidR="00E4058F" w:rsidRPr="0038409E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14:paraId="0B02DEAB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Обеспечить оформление пропусков и разрешений для въезда персонала, техники и автотранспорта Подрядчика на Объект.</w:t>
      </w:r>
    </w:p>
    <w:p w14:paraId="0B02DEAC" w14:textId="19C3F2A1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РФ.</w:t>
      </w:r>
    </w:p>
    <w:p w14:paraId="0B02DEAE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>Принять выполненные Работы с участием Подрядчика.</w:t>
      </w:r>
    </w:p>
    <w:p w14:paraId="0B02DEAF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Оплатить выполненные и принятые Работы и Расходы Подрядчика в соответствии с условиями настоящего Договора.</w:t>
      </w:r>
    </w:p>
    <w:p w14:paraId="0B02DEB0" w14:textId="36BA554F" w:rsidR="00E4058F" w:rsidRPr="0038409E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 xml:space="preserve">Провести инструктаж Подрядчика об Экологической политике (приложение № </w:t>
      </w:r>
      <w:r w:rsidR="00E40C0C">
        <w:rPr>
          <w:sz w:val="24"/>
          <w:szCs w:val="24"/>
        </w:rPr>
        <w:t>5</w:t>
      </w:r>
      <w:r w:rsidR="008F067E">
        <w:rPr>
          <w:sz w:val="24"/>
          <w:szCs w:val="24"/>
        </w:rPr>
        <w:t>)</w:t>
      </w:r>
      <w:r w:rsidRPr="0038409E">
        <w:rPr>
          <w:sz w:val="24"/>
          <w:szCs w:val="24"/>
        </w:rPr>
        <w:t>.</w:t>
      </w:r>
    </w:p>
    <w:p w14:paraId="0B02DEB1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Заказчик по своему усмотрению может:</w:t>
      </w:r>
    </w:p>
    <w:p w14:paraId="0B02DEB2" w14:textId="76C51167" w:rsidR="00E4058F" w:rsidRPr="0096341C" w:rsidRDefault="00E4058F" w:rsidP="00E4058F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6341C">
        <w:rPr>
          <w:rFonts w:ascii="Times New Roman" w:hAnsi="Times New Roman"/>
          <w:i/>
          <w:sz w:val="24"/>
          <w:szCs w:val="24"/>
        </w:rPr>
        <w:t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</w:t>
      </w:r>
      <w:r w:rsidR="0053524A">
        <w:rPr>
          <w:rFonts w:ascii="Times New Roman" w:hAnsi="Times New Roman"/>
          <w:i/>
          <w:sz w:val="24"/>
          <w:szCs w:val="24"/>
        </w:rPr>
        <w:t>тоящему Договору.</w:t>
      </w:r>
    </w:p>
    <w:p w14:paraId="0B02DEB4" w14:textId="77777777" w:rsidR="00E4058F" w:rsidRPr="0096341C" w:rsidRDefault="00E4058F" w:rsidP="00E4058F">
      <w:pPr>
        <w:pStyle w:val="3"/>
        <w:spacing w:line="240" w:lineRule="auto"/>
        <w:ind w:firstLine="0"/>
        <w:rPr>
          <w:i/>
          <w:szCs w:val="24"/>
        </w:rPr>
      </w:pPr>
      <w:r w:rsidRPr="0096341C">
        <w:rPr>
          <w:i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14:paraId="0B02DEB5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Выполнить в полном объеме все обязательства, предусмотренные в других условиях настоящего Договора.   </w:t>
      </w:r>
    </w:p>
    <w:p w14:paraId="0B02DEB6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вправе:</w:t>
      </w:r>
    </w:p>
    <w:p w14:paraId="0B02DEB7" w14:textId="48383336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.1. 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14:paraId="0B02DEB8" w14:textId="0D3FDC63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.2. Проверять деятельность Подрядчика в части соблюдения им требований природоохранного законодательства, и санитарного состояния территории. </w:t>
      </w:r>
    </w:p>
    <w:p w14:paraId="0B02DEB9" w14:textId="7AC18381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.3. 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14:paraId="0B02DEBA" w14:textId="49BAEADB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="0053524A">
        <w:rPr>
          <w:rFonts w:ascii="Times New Roman" w:hAnsi="Times New Roman"/>
          <w:sz w:val="24"/>
          <w:szCs w:val="24"/>
          <w:lang w:eastAsia="ru-RU"/>
        </w:rPr>
        <w:t>.4. В течение 5 (пяти)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календарных дней с момента заключения Договора Заказчик вручает Подрядчику уведомление о назначении Ответственного лица Заказчика. Ответственное лицо Заказчика в ходе строительства:</w:t>
      </w:r>
    </w:p>
    <w:p w14:paraId="0B02DEBB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sub_411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контроль за исполнением договора;</w:t>
      </w:r>
    </w:p>
    <w:p w14:paraId="0B02DEBC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412"/>
      <w:bookmarkEnd w:id="0"/>
      <w:r w:rsidRPr="0096341C">
        <w:rPr>
          <w:rFonts w:ascii="Times New Roman" w:hAnsi="Times New Roman"/>
          <w:sz w:val="24"/>
          <w:szCs w:val="24"/>
          <w:lang w:eastAsia="ru-RU"/>
        </w:rPr>
        <w:t>- обеспечивает получение от Подрядчика реестра произведенных платежей или копий платежных и иных документов;</w:t>
      </w:r>
    </w:p>
    <w:p w14:paraId="0B02DEBD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sub_413"/>
      <w:bookmarkEnd w:id="1"/>
      <w:r w:rsidRPr="0096341C">
        <w:rPr>
          <w:rFonts w:ascii="Times New Roman" w:hAnsi="Times New Roman"/>
          <w:sz w:val="24"/>
          <w:szCs w:val="24"/>
          <w:lang w:eastAsia="ru-RU"/>
        </w:rPr>
        <w:t>- организует проверку информации, предоставленной Подрядчиком, о привлекаемых субподрядчиках и поставщиках материалов;</w:t>
      </w:r>
    </w:p>
    <w:p w14:paraId="0B02DEBE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sub_414"/>
      <w:bookmarkEnd w:id="2"/>
      <w:r w:rsidRPr="0096341C">
        <w:rPr>
          <w:rFonts w:ascii="Times New Roman" w:hAnsi="Times New Roman"/>
          <w:sz w:val="24"/>
          <w:szCs w:val="24"/>
          <w:lang w:eastAsia="ru-RU"/>
        </w:rPr>
        <w:t>- дает согласие при необходимости осуществления дополнительных работ по Договору;</w:t>
      </w:r>
    </w:p>
    <w:p w14:paraId="0B02DEBF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sub_415"/>
      <w:bookmarkEnd w:id="3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иные полномочия, предусмотренные настоящим Договором.</w:t>
      </w:r>
    </w:p>
    <w:bookmarkEnd w:id="4"/>
    <w:p w14:paraId="0B02DEC0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Подрядчик должен быть уведомлен о смене Ответственного лица Заказчика. После уведомления Заказчик не несет ответственности за действия лица, осуществлявшего функции Ответственного лица Заказчика до соответствующей смены.</w:t>
      </w:r>
    </w:p>
    <w:p w14:paraId="0B02DEC1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Согласование дополнительного объема работ в пределах Сметной документации,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Заказчика.</w:t>
      </w:r>
    </w:p>
    <w:p w14:paraId="0B02DEC2" w14:textId="232527CC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.5. Ответственное лицо Заказчика, а также сам Заказчик вправе в любое время в течение действия настоящего Договора запрашивать у Подрядчика любую информацию, относящуюся к исполнению Договора. Подрядчик обязан предоставить ответ на запрос Заказчика и/или Ответствен</w:t>
      </w:r>
      <w:r w:rsidR="0053524A">
        <w:rPr>
          <w:rFonts w:ascii="Times New Roman" w:hAnsi="Times New Roman"/>
          <w:sz w:val="24"/>
          <w:szCs w:val="24"/>
          <w:lang w:eastAsia="ru-RU"/>
        </w:rPr>
        <w:t>ного лица Заказчика не позднее 5 (пяти)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рабочих дней с момента его получения. При невозможности предоставления запрошенной информации Подрядчик обязан в тот же срок предоставить мотивированный отказ.</w:t>
      </w:r>
    </w:p>
    <w:p w14:paraId="674973BA" w14:textId="77777777" w:rsidR="007E64A3" w:rsidRPr="0096341C" w:rsidRDefault="007E64A3" w:rsidP="00E4058F">
      <w:pPr>
        <w:ind w:firstLine="709"/>
        <w:jc w:val="both"/>
        <w:rPr>
          <w:noProof/>
          <w:sz w:val="24"/>
          <w:szCs w:val="24"/>
        </w:rPr>
      </w:pPr>
    </w:p>
    <w:p w14:paraId="0B02DEC4" w14:textId="77777777" w:rsidR="00E4058F" w:rsidRPr="0096341C" w:rsidRDefault="00E4058F" w:rsidP="00E4058F">
      <w:pPr>
        <w:numPr>
          <w:ilvl w:val="1"/>
          <w:numId w:val="2"/>
        </w:numPr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 xml:space="preserve"> Подрядчик обязуется:</w:t>
      </w:r>
    </w:p>
    <w:p w14:paraId="0B02DEC5" w14:textId="77777777" w:rsidR="00E4058F" w:rsidRPr="0096341C" w:rsidRDefault="00E4058F" w:rsidP="00E4058F">
      <w:pPr>
        <w:numPr>
          <w:ilvl w:val="2"/>
          <w:numId w:val="2"/>
        </w:numPr>
        <w:tabs>
          <w:tab w:val="left" w:pos="1560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noProof/>
          <w:sz w:val="24"/>
          <w:szCs w:val="24"/>
        </w:rPr>
        <w:t>Принять от Заказчика по акту Строительную площадку до начала производства Работ.</w:t>
      </w:r>
    </w:p>
    <w:p w14:paraId="0B02DEC6" w14:textId="77777777" w:rsidR="00E4058F" w:rsidRPr="0096341C" w:rsidRDefault="00E4058F" w:rsidP="00E4058F">
      <w:pPr>
        <w:tabs>
          <w:tab w:val="left" w:pos="1560"/>
        </w:tabs>
        <w:ind w:firstLine="709"/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14:paraId="0B02DEC7" w14:textId="77777777" w:rsidR="00E4058F" w:rsidRPr="0096341C" w:rsidRDefault="00E4058F" w:rsidP="00E4058F">
      <w:pPr>
        <w:tabs>
          <w:tab w:val="left" w:pos="709"/>
        </w:tabs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lastRenderedPageBreak/>
        <w:tab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14:paraId="0B02DEC8" w14:textId="43B7E100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>Выполнить Работы по настоящ</w:t>
      </w:r>
      <w:r w:rsidR="0053524A">
        <w:rPr>
          <w:i/>
          <w:noProof/>
          <w:sz w:val="24"/>
          <w:szCs w:val="24"/>
        </w:rPr>
        <w:t>ему Договору собственными и/или</w:t>
      </w:r>
      <w:r w:rsidRPr="0096341C">
        <w:rPr>
          <w:i/>
          <w:noProof/>
          <w:sz w:val="24"/>
          <w:szCs w:val="24"/>
        </w:rPr>
        <w:t xml:space="preserve"> привлечёнными на</w:t>
      </w:r>
      <w:r w:rsidR="0053524A">
        <w:rPr>
          <w:i/>
          <w:noProof/>
          <w:sz w:val="24"/>
          <w:szCs w:val="24"/>
        </w:rPr>
        <w:t xml:space="preserve"> основании </w:t>
      </w:r>
      <w:r w:rsidRPr="0096341C">
        <w:rPr>
          <w:i/>
          <w:noProof/>
          <w:sz w:val="24"/>
          <w:szCs w:val="24"/>
        </w:rPr>
        <w:t>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0B02DEC9" w14:textId="11DDFD10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В случае если работы выполняются из материалов </w:t>
      </w:r>
      <w:r w:rsidR="00E430EC">
        <w:rPr>
          <w:i/>
          <w:sz w:val="24"/>
          <w:szCs w:val="24"/>
        </w:rPr>
        <w:t xml:space="preserve">Заказчика, Подрядчик обязуется </w:t>
      </w:r>
      <w:r w:rsidRPr="0096341C">
        <w:rPr>
          <w:i/>
          <w:sz w:val="24"/>
          <w:szCs w:val="24"/>
        </w:rPr>
        <w:t>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14:paraId="0B02DECA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i/>
          <w:sz w:val="24"/>
          <w:szCs w:val="24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14:paraId="0B02DECB" w14:textId="22B2C5F8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</w:t>
      </w:r>
      <w:r w:rsidR="0053524A">
        <w:rPr>
          <w:sz w:val="24"/>
          <w:szCs w:val="24"/>
        </w:rPr>
        <w:t xml:space="preserve"> более 5 (Пяти) дней возместить</w:t>
      </w:r>
      <w:r w:rsidRPr="0096341C">
        <w:rPr>
          <w:sz w:val="24"/>
          <w:szCs w:val="24"/>
        </w:rPr>
        <w:t xml:space="preserve"> Заказчику расходы в полном объеме, </w:t>
      </w:r>
      <w:r w:rsidRPr="0096341C">
        <w:rPr>
          <w:i/>
          <w:sz w:val="24"/>
          <w:szCs w:val="24"/>
        </w:rPr>
        <w:t>а также все причиненные в данной связи убытки</w:t>
      </w:r>
      <w:r w:rsidRPr="0096341C">
        <w:rPr>
          <w:sz w:val="24"/>
          <w:szCs w:val="24"/>
        </w:rPr>
        <w:t>.</w:t>
      </w:r>
    </w:p>
    <w:p w14:paraId="0B02DECC" w14:textId="5C1C5A05" w:rsidR="00E4058F" w:rsidRPr="0096341C" w:rsidRDefault="00E430EC" w:rsidP="00E4058F">
      <w:pPr>
        <w:numPr>
          <w:ilvl w:val="2"/>
          <w:numId w:val="2"/>
        </w:numPr>
        <w:tabs>
          <w:tab w:val="left" w:pos="851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Подрядчик обязан </w:t>
      </w:r>
      <w:r w:rsidR="00E4058F" w:rsidRPr="0096341C">
        <w:rPr>
          <w:sz w:val="24"/>
          <w:szCs w:val="24"/>
        </w:rPr>
        <w:t>при привлечении субподрядчика(-</w:t>
      </w:r>
      <w:proofErr w:type="spellStart"/>
      <w:r w:rsidR="00E4058F" w:rsidRPr="0096341C">
        <w:rPr>
          <w:sz w:val="24"/>
          <w:szCs w:val="24"/>
        </w:rPr>
        <w:t>ов</w:t>
      </w:r>
      <w:proofErr w:type="spellEnd"/>
      <w:r w:rsidR="00E4058F" w:rsidRPr="0096341C">
        <w:rPr>
          <w:sz w:val="24"/>
          <w:szCs w:val="24"/>
        </w:rPr>
        <w:t>) в соответствии с п.1.5 настоящего Договора включать в договор(-ы) с ним(-и) условия об обязанности субподрядчика(-</w:t>
      </w:r>
      <w:proofErr w:type="spellStart"/>
      <w:r w:rsidR="00E4058F" w:rsidRPr="0096341C">
        <w:rPr>
          <w:sz w:val="24"/>
          <w:szCs w:val="24"/>
        </w:rPr>
        <w:t>ов</w:t>
      </w:r>
      <w:proofErr w:type="spellEnd"/>
      <w:r w:rsidR="00E4058F" w:rsidRPr="0096341C">
        <w:rPr>
          <w:sz w:val="24"/>
          <w:szCs w:val="24"/>
        </w:rPr>
        <w:t>) выполнить работу лично (без привлечения субподрядчиков).</w:t>
      </w:r>
    </w:p>
    <w:p w14:paraId="0B02DECD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tab/>
        <w:t>В случае привлечения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96341C">
        <w:rPr>
          <w:sz w:val="24"/>
          <w:szCs w:val="24"/>
        </w:rPr>
        <w:t>ами</w:t>
      </w:r>
      <w:proofErr w:type="spellEnd"/>
      <w:r w:rsidRPr="0096341C">
        <w:rPr>
          <w:sz w:val="24"/>
          <w:szCs w:val="24"/>
        </w:rPr>
        <w:t>) Работ по настоящему Договору.</w:t>
      </w:r>
    </w:p>
    <w:p w14:paraId="0B02DECE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tab/>
        <w:t>Подрядчик вправе привлекать к исполнению Договора субподрядчиков только при условии согласования привлекаемых лиц с Заказчиком.</w:t>
      </w:r>
      <w:r w:rsidRPr="0096341C">
        <w:rPr>
          <w:i/>
          <w:sz w:val="24"/>
          <w:szCs w:val="24"/>
        </w:rPr>
        <w:t xml:space="preserve"> </w:t>
      </w:r>
    </w:p>
    <w:p w14:paraId="0B02DECF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tab/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0B02DED0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</w:p>
    <w:p w14:paraId="0B02DED1" w14:textId="59EBC46D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П</w:t>
      </w:r>
      <w:r w:rsidR="00E430EC">
        <w:rPr>
          <w:i/>
          <w:sz w:val="24"/>
          <w:szCs w:val="24"/>
        </w:rPr>
        <w:t xml:space="preserve">орядок привлечения Подрядчиком </w:t>
      </w:r>
      <w:r w:rsidRPr="0096341C">
        <w:rPr>
          <w:i/>
          <w:sz w:val="24"/>
          <w:szCs w:val="24"/>
        </w:rPr>
        <w:t>субподрядчиков:</w:t>
      </w:r>
    </w:p>
    <w:p w14:paraId="0B02DED2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Подрядчик направляет Ответственному лицу Заказчика 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бухгалтерский баланс на последнюю отчетную дату и два предшествующих года);</w:t>
      </w:r>
    </w:p>
    <w:p w14:paraId="0B02DED3" w14:textId="491EA5B5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lastRenderedPageBreak/>
        <w:t>Ответстве</w:t>
      </w:r>
      <w:r w:rsidR="00240052">
        <w:rPr>
          <w:i/>
          <w:sz w:val="24"/>
          <w:szCs w:val="24"/>
        </w:rPr>
        <w:t>нное лицо Заказчика в течение 5 (пяти) рабочих дней</w:t>
      </w:r>
      <w:r w:rsidRPr="0096341C">
        <w:rPr>
          <w:i/>
          <w:sz w:val="24"/>
          <w:szCs w:val="24"/>
        </w:rPr>
        <w:t xml:space="preserve"> осуществляет проверку представленных документов. По результатам проведенной проверки Ответственное лицо Заказчика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14:paraId="0B02DED4" w14:textId="37C7F7C8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 принятом решении Ответственное лицо Заказчика уведомляет Подрядчика не позднее </w:t>
      </w:r>
      <w:r w:rsidR="0084365D">
        <w:rPr>
          <w:i/>
          <w:sz w:val="24"/>
          <w:szCs w:val="24"/>
        </w:rPr>
        <w:t>3</w:t>
      </w:r>
      <w:r w:rsidR="00240052">
        <w:rPr>
          <w:i/>
          <w:sz w:val="24"/>
          <w:szCs w:val="24"/>
        </w:rPr>
        <w:t>-х</w:t>
      </w:r>
      <w:r w:rsidR="0084365D">
        <w:rPr>
          <w:i/>
          <w:sz w:val="24"/>
          <w:szCs w:val="24"/>
        </w:rPr>
        <w:t xml:space="preserve"> </w:t>
      </w:r>
      <w:r w:rsidRPr="0096341C">
        <w:rPr>
          <w:i/>
          <w:sz w:val="24"/>
          <w:szCs w:val="24"/>
        </w:rPr>
        <w:t>рабочих дней после принятия соответствующего решения.</w:t>
      </w:r>
    </w:p>
    <w:p w14:paraId="0B02DED5" w14:textId="1319C86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Субподрядчик(-</w:t>
      </w:r>
      <w:proofErr w:type="spellStart"/>
      <w:r w:rsidRPr="0096341C">
        <w:rPr>
          <w:i/>
          <w:sz w:val="24"/>
          <w:szCs w:val="24"/>
        </w:rPr>
        <w:t>ки</w:t>
      </w:r>
      <w:proofErr w:type="spellEnd"/>
      <w:r w:rsidRPr="0096341C">
        <w:rPr>
          <w:i/>
          <w:sz w:val="24"/>
          <w:szCs w:val="24"/>
        </w:rPr>
        <w:t>) должен(</w:t>
      </w:r>
      <w:proofErr w:type="spellStart"/>
      <w:r w:rsidRPr="0096341C">
        <w:rPr>
          <w:i/>
          <w:sz w:val="24"/>
          <w:szCs w:val="24"/>
        </w:rPr>
        <w:t>ны</w:t>
      </w:r>
      <w:proofErr w:type="spellEnd"/>
      <w:r w:rsidRPr="0096341C">
        <w:rPr>
          <w:i/>
          <w:sz w:val="24"/>
          <w:szCs w:val="24"/>
        </w:rPr>
        <w:t>) иметь необходим</w:t>
      </w:r>
      <w:r w:rsidR="00E430EC">
        <w:rPr>
          <w:i/>
          <w:sz w:val="24"/>
          <w:szCs w:val="24"/>
        </w:rPr>
        <w:t>ые лицензии, разрешения и (или)</w:t>
      </w:r>
      <w:r w:rsidRPr="0096341C">
        <w:rPr>
          <w:i/>
          <w:sz w:val="24"/>
          <w:szCs w:val="24"/>
        </w:rPr>
        <w:t xml:space="preserve"> свидетельства о допуске к соответствующим видам работ.</w:t>
      </w:r>
    </w:p>
    <w:p w14:paraId="0B02DED6" w14:textId="09CEC2FA" w:rsidR="00E4058F" w:rsidRPr="0096341C" w:rsidRDefault="00E430EC" w:rsidP="00E4058F">
      <w:pPr>
        <w:tabs>
          <w:tab w:val="left" w:pos="851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Подрядчик обязан уведомлять </w:t>
      </w:r>
      <w:r w:rsidR="00E4058F" w:rsidRPr="0096341C">
        <w:rPr>
          <w:i/>
          <w:sz w:val="24"/>
          <w:szCs w:val="24"/>
        </w:rPr>
        <w:t>Заказчика о наименовании и юридическом адресе треть</w:t>
      </w:r>
      <w:r>
        <w:rPr>
          <w:i/>
          <w:sz w:val="24"/>
          <w:szCs w:val="24"/>
        </w:rPr>
        <w:t xml:space="preserve">его лица, </w:t>
      </w:r>
      <w:r w:rsidR="00E4058F" w:rsidRPr="0096341C">
        <w:rPr>
          <w:i/>
          <w:sz w:val="24"/>
          <w:szCs w:val="24"/>
        </w:rPr>
        <w:t>привлеченного с согласия Заказчика для</w:t>
      </w:r>
      <w:r>
        <w:rPr>
          <w:i/>
          <w:sz w:val="24"/>
          <w:szCs w:val="24"/>
        </w:rPr>
        <w:t xml:space="preserve"> выполнения Работ по Договору, </w:t>
      </w:r>
      <w:r w:rsidR="00240052">
        <w:rPr>
          <w:i/>
          <w:sz w:val="24"/>
          <w:szCs w:val="24"/>
        </w:rPr>
        <w:t xml:space="preserve">а также </w:t>
      </w:r>
      <w:r w:rsidR="00E4058F" w:rsidRPr="0096341C">
        <w:rPr>
          <w:i/>
          <w:sz w:val="24"/>
          <w:szCs w:val="24"/>
        </w:rPr>
        <w:t>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14:paraId="0B02DED7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14:paraId="0B02DED8" w14:textId="3CE0BCB2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пункту </w:t>
      </w:r>
      <w:r w:rsidR="00F75742">
        <w:rPr>
          <w:sz w:val="24"/>
          <w:szCs w:val="24"/>
        </w:rPr>
        <w:t>8.7</w:t>
      </w:r>
      <w:r w:rsidRPr="0096341C">
        <w:rPr>
          <w:sz w:val="24"/>
          <w:szCs w:val="24"/>
        </w:rPr>
        <w:t xml:space="preserve"> Договора и расторжения Договора.</w:t>
      </w:r>
    </w:p>
    <w:p w14:paraId="0B02DED9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14:paraId="0B02DEDA" w14:textId="0F83E11D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Соблюдать при осуществлении Работ, требования законов и иных правовых нормативны</w:t>
      </w:r>
      <w:r w:rsidR="00E430EC">
        <w:rPr>
          <w:sz w:val="24"/>
          <w:szCs w:val="24"/>
        </w:rPr>
        <w:t xml:space="preserve">х актов </w:t>
      </w:r>
      <w:r w:rsidRPr="0096341C">
        <w:rPr>
          <w:sz w:val="24"/>
          <w:szCs w:val="24"/>
        </w:rPr>
        <w:t xml:space="preserve">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</w:t>
      </w:r>
      <w:r w:rsidRPr="0096341C">
        <w:rPr>
          <w:i/>
          <w:sz w:val="24"/>
          <w:szCs w:val="24"/>
        </w:rPr>
        <w:t>и Приложением №</w:t>
      </w:r>
      <w:r w:rsidR="00F75742">
        <w:rPr>
          <w:i/>
          <w:sz w:val="24"/>
          <w:szCs w:val="24"/>
        </w:rPr>
        <w:t xml:space="preserve"> </w:t>
      </w:r>
      <w:r w:rsidR="00E40C0C">
        <w:rPr>
          <w:i/>
          <w:sz w:val="24"/>
          <w:szCs w:val="24"/>
        </w:rPr>
        <w:t>6</w:t>
      </w:r>
      <w:r w:rsidRPr="0096341C">
        <w:rPr>
          <w:i/>
          <w:sz w:val="24"/>
          <w:szCs w:val="24"/>
        </w:rPr>
        <w:t xml:space="preserve"> к настоящему Договору</w:t>
      </w:r>
      <w:r w:rsidRPr="0096341C">
        <w:rPr>
          <w:sz w:val="24"/>
          <w:szCs w:val="24"/>
        </w:rPr>
        <w:t>.</w:t>
      </w:r>
    </w:p>
    <w:p w14:paraId="0B02DEDB" w14:textId="5D82365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 w:rsidR="008F067E">
        <w:rPr>
          <w:sz w:val="24"/>
          <w:szCs w:val="24"/>
        </w:rPr>
        <w:t xml:space="preserve"> 1</w:t>
      </w:r>
      <w:r w:rsidRPr="0096341C">
        <w:rPr>
          <w:sz w:val="24"/>
          <w:szCs w:val="24"/>
        </w:rPr>
        <w:t xml:space="preserve"> к настоящему Договору), если они не противоречат условиям настоящего Договора. В случае</w:t>
      </w:r>
      <w:r w:rsidR="00552C30">
        <w:rPr>
          <w:sz w:val="24"/>
          <w:szCs w:val="24"/>
        </w:rPr>
        <w:t>,</w:t>
      </w:r>
      <w:r w:rsidRPr="0096341C">
        <w:rPr>
          <w:sz w:val="24"/>
          <w:szCs w:val="24"/>
        </w:rPr>
        <w:t xml:space="preserve">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14:paraId="0B02DEDC" w14:textId="0CAA11C4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Со</w:t>
      </w:r>
      <w:r w:rsidR="00272F41">
        <w:rPr>
          <w:sz w:val="24"/>
          <w:szCs w:val="24"/>
        </w:rPr>
        <w:t>блюдать при осуществлении Работ</w:t>
      </w:r>
      <w:r w:rsidRPr="0096341C">
        <w:rPr>
          <w:sz w:val="24"/>
          <w:szCs w:val="24"/>
        </w:rPr>
        <w:t xml:space="preserve">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14:paraId="0B02DEDD" w14:textId="77777777" w:rsidR="00E4058F" w:rsidRPr="0096341C" w:rsidRDefault="00E4058F" w:rsidP="00E4058F">
      <w:pPr>
        <w:numPr>
          <w:ilvl w:val="2"/>
          <w:numId w:val="2"/>
        </w:numPr>
        <w:tabs>
          <w:tab w:val="num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обязан при исполнении обязательств по Договору выполнять требования действующего законодательства Российской Федерации, а так же  обеспечивать соблюдение своим персоналом и персоналом 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 и персоналом  привлеченных субподрядных  организаций, правил </w:t>
      </w:r>
      <w:proofErr w:type="spellStart"/>
      <w:r w:rsidRPr="0096341C">
        <w:rPr>
          <w:sz w:val="24"/>
          <w:szCs w:val="24"/>
        </w:rPr>
        <w:t>Ростехнадзора</w:t>
      </w:r>
      <w:proofErr w:type="spellEnd"/>
      <w:r w:rsidRPr="0096341C">
        <w:rPr>
          <w:sz w:val="24"/>
          <w:szCs w:val="24"/>
        </w:rPr>
        <w:t xml:space="preserve"> РФ и противопожарной безопасности, ПУЭ, в том числе 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</w:p>
    <w:p w14:paraId="737832DD" w14:textId="088D2D89" w:rsidR="00272F41" w:rsidRPr="00E63900" w:rsidRDefault="00E4058F" w:rsidP="00E63900">
      <w:pPr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E63900">
        <w:rPr>
          <w:sz w:val="24"/>
          <w:szCs w:val="24"/>
        </w:rPr>
        <w:lastRenderedPageBreak/>
        <w:t>Ознакомиться с Эко</w:t>
      </w:r>
      <w:r w:rsidR="003667F6" w:rsidRPr="00E63900">
        <w:rPr>
          <w:sz w:val="24"/>
          <w:szCs w:val="24"/>
        </w:rPr>
        <w:t>логической политикой Заказчика и</w:t>
      </w:r>
      <w:r w:rsidRPr="00E63900">
        <w:rPr>
          <w:sz w:val="24"/>
          <w:szCs w:val="24"/>
        </w:rPr>
        <w:t xml:space="preserve"> при исполнении обязательств по настоящему договору принимать необходимые меры для соблюдения экологических требований Заказчика. Подрядчик несет ответственность за соблюдение требований природоохранного законодательства РФ.</w:t>
      </w:r>
    </w:p>
    <w:p w14:paraId="0B02DEE1" w14:textId="060B4744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t>3.2.14.</w:t>
      </w:r>
      <w:r w:rsidR="00272F41">
        <w:rPr>
          <w:sz w:val="24"/>
          <w:szCs w:val="24"/>
        </w:rPr>
        <w:t xml:space="preserve"> </w:t>
      </w:r>
      <w:r w:rsidRPr="0096341C">
        <w:rPr>
          <w:i/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14:paraId="0B02DEE2" w14:textId="1AB23BBF" w:rsidR="00E4058F" w:rsidRPr="0096341C" w:rsidRDefault="00E430EC" w:rsidP="00E4058F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Подрядчик в течение 15 </w:t>
      </w:r>
      <w:r w:rsidR="00E4058F" w:rsidRPr="0096341C">
        <w:rPr>
          <w:i/>
          <w:sz w:val="24"/>
          <w:szCs w:val="24"/>
        </w:rPr>
        <w:t xml:space="preserve">дней с момента получения запроса от Заказчика обязан представить </w:t>
      </w:r>
      <w:r w:rsidR="002909F5" w:rsidRPr="0096341C">
        <w:rPr>
          <w:i/>
          <w:sz w:val="24"/>
          <w:szCs w:val="24"/>
        </w:rPr>
        <w:t>Заказчику документы</w:t>
      </w:r>
      <w:r w:rsidR="00E4058F" w:rsidRPr="0096341C">
        <w:rPr>
          <w:i/>
          <w:sz w:val="24"/>
          <w:szCs w:val="24"/>
        </w:rPr>
        <w:t>, подтверждающие размер расходов, понесенных при выполнении работ.</w:t>
      </w:r>
    </w:p>
    <w:p w14:paraId="0B02DEE6" w14:textId="77777777" w:rsidR="00E4058F" w:rsidRPr="0096341C" w:rsidRDefault="00E4058F" w:rsidP="00E4058F">
      <w:pPr>
        <w:numPr>
          <w:ilvl w:val="2"/>
          <w:numId w:val="4"/>
        </w:numPr>
        <w:tabs>
          <w:tab w:val="left" w:pos="0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14:paraId="0B02DEE7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</w:p>
    <w:p w14:paraId="0B02DEE8" w14:textId="3B7ABBD2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обязан обеспечить вывоз производственных и </w:t>
      </w:r>
      <w:r w:rsidR="00272F41">
        <w:rPr>
          <w:sz w:val="24"/>
          <w:szCs w:val="24"/>
        </w:rPr>
        <w:t>бытовых отходов, а так</w:t>
      </w:r>
      <w:r w:rsidRPr="0096341C">
        <w:rPr>
          <w:sz w:val="24"/>
          <w:szCs w:val="24"/>
        </w:rPr>
        <w:t>же вывоз оборудования и мусора по окончании выполненных работ.</w:t>
      </w:r>
    </w:p>
    <w:p w14:paraId="0B02DEE9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Немедленно предупредить Заказчика и до получения от него указаний приостановить работу при обнаружении:</w:t>
      </w:r>
    </w:p>
    <w:p w14:paraId="0B02DEEA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14:paraId="0B02DEEB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14:paraId="0B02DEEC" w14:textId="09F98165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</w:t>
      </w:r>
      <w:r w:rsidR="00272F41" w:rsidRPr="0096341C">
        <w:rPr>
          <w:sz w:val="24"/>
          <w:szCs w:val="24"/>
        </w:rPr>
        <w:t>И</w:t>
      </w:r>
      <w:r w:rsidRPr="0096341C">
        <w:rPr>
          <w:sz w:val="24"/>
          <w:szCs w:val="24"/>
        </w:rPr>
        <w:t>ных</w:t>
      </w:r>
      <w:r w:rsidR="00272F41">
        <w:rPr>
          <w:sz w:val="24"/>
          <w:szCs w:val="24"/>
        </w:rPr>
        <w:t>,</w:t>
      </w:r>
      <w:r w:rsidRPr="0096341C">
        <w:rPr>
          <w:sz w:val="24"/>
          <w:szCs w:val="24"/>
        </w:rPr>
        <w:t xml:space="preserve"> не зависящих от Подрядчика</w:t>
      </w:r>
      <w:r w:rsidR="00272F41">
        <w:rPr>
          <w:sz w:val="24"/>
          <w:szCs w:val="24"/>
        </w:rPr>
        <w:t>,</w:t>
      </w:r>
      <w:r w:rsidRPr="0096341C">
        <w:rPr>
          <w:sz w:val="24"/>
          <w:szCs w:val="24"/>
        </w:rPr>
        <w:t xml:space="preserve">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14:paraId="0B02DEED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Письменно информировать Заказчика о начале приемки отдельных ответственных узлов, конструкций и скрытых работ. </w:t>
      </w:r>
    </w:p>
    <w:p w14:paraId="0B02DEEE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имеет право с письменного согласия Заказчика выполнить Работы досрочно. </w:t>
      </w:r>
    </w:p>
    <w:p w14:paraId="0B02DEEF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14:paraId="0B02DEFB" w14:textId="69024F0E" w:rsidR="00E4058F" w:rsidRPr="0096341C" w:rsidRDefault="00E4058F" w:rsidP="00E4058F">
      <w:pPr>
        <w:ind w:firstLine="709"/>
        <w:jc w:val="both"/>
        <w:rPr>
          <w:i/>
          <w:noProof/>
          <w:sz w:val="24"/>
          <w:szCs w:val="24"/>
        </w:rPr>
      </w:pPr>
      <w:r w:rsidRPr="0096341C">
        <w:rPr>
          <w:i/>
          <w:sz w:val="24"/>
          <w:szCs w:val="24"/>
        </w:rPr>
        <w:t>3.2.22.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14:paraId="0B02DEFD" w14:textId="15C6FEBB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3.2.23</w:t>
      </w:r>
      <w:r w:rsidR="00F75742">
        <w:rPr>
          <w:i/>
          <w:sz w:val="24"/>
          <w:szCs w:val="24"/>
        </w:rPr>
        <w:t>.</w:t>
      </w:r>
      <w:r w:rsidRPr="0096341C">
        <w:rPr>
          <w:i/>
          <w:sz w:val="24"/>
          <w:szCs w:val="24"/>
        </w:rPr>
        <w:t xml:space="preserve">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14:paraId="0B02DEFE" w14:textId="091E5F51" w:rsidR="00E4058F" w:rsidRPr="0096341C" w:rsidRDefault="00F75742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3.2.24</w:t>
      </w:r>
      <w:r w:rsidR="00E4058F" w:rsidRPr="0096341C">
        <w:rPr>
          <w:i/>
          <w:sz w:val="24"/>
          <w:szCs w:val="24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14:paraId="0B02DEFF" w14:textId="19F6C0FC" w:rsidR="00E4058F" w:rsidRPr="0096341C" w:rsidRDefault="00F75742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3.2.25</w:t>
      </w:r>
      <w:r w:rsidR="00E4058F" w:rsidRPr="0096341C">
        <w:rPr>
          <w:i/>
          <w:sz w:val="24"/>
          <w:szCs w:val="24"/>
        </w:rPr>
        <w:t>.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14:paraId="0B02DF00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14:paraId="0B02DF01" w14:textId="4BF94B47" w:rsidR="00E4058F" w:rsidRPr="0096341C" w:rsidRDefault="00F75742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3.2.26</w:t>
      </w:r>
      <w:r w:rsidR="00E4058F" w:rsidRPr="0096341C">
        <w:rPr>
          <w:i/>
          <w:sz w:val="24"/>
          <w:szCs w:val="24"/>
        </w:rPr>
        <w:t>. 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14:paraId="0B02DF03" w14:textId="43E5BD5C" w:rsidR="00E4058F" w:rsidRPr="0096341C" w:rsidRDefault="00E4058F" w:rsidP="00272F41">
      <w:pPr>
        <w:ind w:firstLine="709"/>
        <w:jc w:val="both"/>
        <w:rPr>
          <w:i/>
          <w:noProof/>
          <w:sz w:val="24"/>
          <w:szCs w:val="24"/>
        </w:rPr>
      </w:pPr>
      <w:r w:rsidRPr="0096341C">
        <w:rPr>
          <w:i/>
          <w:sz w:val="24"/>
          <w:szCs w:val="24"/>
        </w:rPr>
        <w:tab/>
        <w:t>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14:paraId="0B02DF04" w14:textId="77777777" w:rsidR="00E4058F" w:rsidRPr="0096341C" w:rsidRDefault="00E4058F" w:rsidP="00E4058F">
      <w:pPr>
        <w:ind w:firstLine="709"/>
        <w:jc w:val="both"/>
        <w:rPr>
          <w:sz w:val="24"/>
          <w:szCs w:val="24"/>
        </w:rPr>
      </w:pPr>
    </w:p>
    <w:p w14:paraId="0B02DF05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4.</w:t>
      </w:r>
      <w:r w:rsidRPr="0096341C">
        <w:rPr>
          <w:b/>
          <w:sz w:val="24"/>
          <w:szCs w:val="24"/>
        </w:rPr>
        <w:t xml:space="preserve"> ПОРЯДОК СДАЧИ-ПРИЕМКИ СТРОИТЕЛЬНО-МОНТАЖНЫХ РАБОТ</w:t>
      </w:r>
    </w:p>
    <w:p w14:paraId="0B02DF06" w14:textId="30C10B51" w:rsidR="00E4058F" w:rsidRPr="0096341C" w:rsidRDefault="00E4058F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Работы выполняются Подрядчиком </w:t>
      </w:r>
      <w:r w:rsidR="00403AB6">
        <w:rPr>
          <w:i/>
          <w:sz w:val="24"/>
          <w:szCs w:val="24"/>
        </w:rPr>
        <w:t>поэтапно</w:t>
      </w:r>
      <w:r w:rsidRPr="0096341C">
        <w:rPr>
          <w:i/>
          <w:sz w:val="24"/>
          <w:szCs w:val="24"/>
        </w:rPr>
        <w:t xml:space="preserve">. Наименование и сроки выполнения Работ определяются Графиком </w:t>
      </w:r>
      <w:r w:rsidR="008F067E">
        <w:rPr>
          <w:i/>
          <w:sz w:val="24"/>
          <w:szCs w:val="24"/>
        </w:rPr>
        <w:t>производства</w:t>
      </w:r>
      <w:r w:rsidRPr="0096341C">
        <w:rPr>
          <w:i/>
          <w:sz w:val="24"/>
          <w:szCs w:val="24"/>
        </w:rPr>
        <w:t xml:space="preserve"> Работ (</w:t>
      </w:r>
      <w:r w:rsidR="0061154D" w:rsidRPr="0096341C">
        <w:rPr>
          <w:i/>
          <w:sz w:val="24"/>
          <w:szCs w:val="24"/>
        </w:rPr>
        <w:t>Приложение №</w:t>
      </w:r>
      <w:r w:rsidRPr="0096341C">
        <w:rPr>
          <w:i/>
          <w:sz w:val="24"/>
          <w:szCs w:val="24"/>
        </w:rPr>
        <w:t xml:space="preserve"> </w:t>
      </w:r>
      <w:r w:rsidR="0061154D" w:rsidRPr="008F067E">
        <w:rPr>
          <w:i/>
          <w:sz w:val="24"/>
          <w:szCs w:val="24"/>
        </w:rPr>
        <w:t>2</w:t>
      </w:r>
      <w:r w:rsidR="0061154D">
        <w:rPr>
          <w:i/>
          <w:sz w:val="24"/>
          <w:szCs w:val="24"/>
        </w:rPr>
        <w:t xml:space="preserve"> </w:t>
      </w:r>
      <w:r w:rsidR="0061154D" w:rsidRPr="0096341C">
        <w:rPr>
          <w:i/>
          <w:sz w:val="24"/>
          <w:szCs w:val="24"/>
        </w:rPr>
        <w:t>к</w:t>
      </w:r>
      <w:r w:rsidRPr="0096341C">
        <w:rPr>
          <w:i/>
          <w:sz w:val="24"/>
          <w:szCs w:val="24"/>
        </w:rPr>
        <w:t xml:space="preserve"> Договору). Сдача-приемка выполненных Работ производится ежемесячно.  </w:t>
      </w:r>
    </w:p>
    <w:p w14:paraId="0B02DF07" w14:textId="463A58F9" w:rsidR="00E4058F" w:rsidRPr="0096341C" w:rsidRDefault="0038468B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25 числа каждого месяца</w:t>
      </w:r>
      <w:r w:rsidR="00E4058F" w:rsidRPr="0096341C">
        <w:rPr>
          <w:sz w:val="24"/>
          <w:szCs w:val="24"/>
        </w:rPr>
        <w:t xml:space="preserve"> Подрядчик направляет Заказчику</w:t>
      </w:r>
      <w:r w:rsidR="0031037F">
        <w:rPr>
          <w:sz w:val="24"/>
          <w:szCs w:val="24"/>
        </w:rPr>
        <w:t>:</w:t>
      </w:r>
    </w:p>
    <w:p w14:paraId="0B02DF09" w14:textId="1FBA3D5F" w:rsidR="00E4058F" w:rsidRPr="0096341C" w:rsidRDefault="00F75742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F75742">
        <w:rPr>
          <w:sz w:val="24"/>
          <w:szCs w:val="24"/>
        </w:rPr>
        <w:t>Акт о приемке выполненных работ</w:t>
      </w:r>
      <w:r w:rsidR="00E4058F" w:rsidRPr="0096341C">
        <w:rPr>
          <w:i/>
          <w:sz w:val="24"/>
          <w:szCs w:val="24"/>
        </w:rPr>
        <w:t xml:space="preserve"> (КС 2), </w:t>
      </w:r>
    </w:p>
    <w:p w14:paraId="0B02DF0A" w14:textId="34DA7AB3" w:rsidR="00E4058F" w:rsidRPr="0096341C" w:rsidRDefault="00F75742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F75742">
        <w:rPr>
          <w:sz w:val="24"/>
          <w:szCs w:val="24"/>
        </w:rPr>
        <w:t>Справку о стоимости выполненных работ и затрат</w:t>
      </w:r>
      <w:r w:rsidRPr="0096341C">
        <w:rPr>
          <w:i/>
          <w:szCs w:val="24"/>
        </w:rPr>
        <w:t xml:space="preserve"> </w:t>
      </w:r>
      <w:r w:rsidR="00E4058F" w:rsidRPr="0096341C">
        <w:rPr>
          <w:i/>
          <w:sz w:val="24"/>
          <w:szCs w:val="24"/>
        </w:rPr>
        <w:t>(К</w:t>
      </w:r>
      <w:r>
        <w:rPr>
          <w:i/>
          <w:sz w:val="24"/>
          <w:szCs w:val="24"/>
        </w:rPr>
        <w:t>С</w:t>
      </w:r>
      <w:r w:rsidR="00E4058F" w:rsidRPr="0096341C">
        <w:rPr>
          <w:i/>
          <w:sz w:val="24"/>
          <w:szCs w:val="24"/>
        </w:rPr>
        <w:t xml:space="preserve"> 3)</w:t>
      </w:r>
    </w:p>
    <w:p w14:paraId="0B02DF0B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счет, </w:t>
      </w:r>
    </w:p>
    <w:p w14:paraId="0B02DF0C" w14:textId="555D82FC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комплект </w:t>
      </w:r>
      <w:r w:rsidR="006E646F" w:rsidRPr="0096341C">
        <w:rPr>
          <w:i/>
          <w:sz w:val="24"/>
          <w:szCs w:val="24"/>
        </w:rPr>
        <w:t>документации, указанной</w:t>
      </w:r>
      <w:r w:rsidRPr="0096341C">
        <w:rPr>
          <w:i/>
          <w:sz w:val="24"/>
          <w:szCs w:val="24"/>
        </w:rPr>
        <w:t xml:space="preserve"> </w:t>
      </w:r>
      <w:r w:rsidRPr="00F75742">
        <w:rPr>
          <w:i/>
          <w:sz w:val="24"/>
          <w:szCs w:val="24"/>
        </w:rPr>
        <w:t xml:space="preserve">в </w:t>
      </w:r>
      <w:r w:rsidR="00F75742" w:rsidRPr="00F75742">
        <w:rPr>
          <w:sz w:val="24"/>
          <w:szCs w:val="24"/>
        </w:rPr>
        <w:t>СП70.13330.2012</w:t>
      </w:r>
      <w:r w:rsidRPr="0096341C">
        <w:rPr>
          <w:i/>
          <w:sz w:val="24"/>
          <w:szCs w:val="24"/>
        </w:rPr>
        <w:t xml:space="preserve"> </w:t>
      </w:r>
    </w:p>
    <w:p w14:paraId="0B02DF0D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счет-фактуру.</w:t>
      </w:r>
    </w:p>
    <w:p w14:paraId="0B02DF0E" w14:textId="777777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Работ.</w:t>
      </w:r>
    </w:p>
    <w:p w14:paraId="0B02DF0F" w14:textId="10597E4D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Перечень дефектов, выявленных, в том числе в период действия гарантийных обязательств, и сроков их исправления </w:t>
      </w:r>
      <w:r w:rsidR="006E646F" w:rsidRPr="0096341C">
        <w:rPr>
          <w:sz w:val="24"/>
          <w:szCs w:val="24"/>
        </w:rPr>
        <w:t>оформляется Заказчиком</w:t>
      </w:r>
      <w:r w:rsidRPr="0096341C">
        <w:rPr>
          <w:sz w:val="24"/>
          <w:szCs w:val="24"/>
        </w:rPr>
        <w:t xml:space="preserve"> в одностороннем порядке. Обнаруженные недостатки выполненных Работ устраняются Подрядчиком за свой счет.</w:t>
      </w:r>
    </w:p>
    <w:p w14:paraId="0B02DF10" w14:textId="17D073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и/или испытаний и акты приемки скрытых работ. </w:t>
      </w:r>
    </w:p>
    <w:p w14:paraId="0B02DF11" w14:textId="3987306D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 w:rsidR="00F75742">
        <w:rPr>
          <w:i/>
          <w:sz w:val="24"/>
          <w:szCs w:val="24"/>
        </w:rPr>
        <w:t>2</w:t>
      </w:r>
      <w:r w:rsidRPr="0096341C">
        <w:rPr>
          <w:i/>
          <w:sz w:val="24"/>
          <w:szCs w:val="24"/>
        </w:rPr>
        <w:t xml:space="preserve"> (</w:t>
      </w:r>
      <w:r w:rsidR="00F75742">
        <w:rPr>
          <w:i/>
          <w:sz w:val="24"/>
          <w:szCs w:val="24"/>
        </w:rPr>
        <w:t>два</w:t>
      </w:r>
      <w:r w:rsidRPr="0096341C">
        <w:rPr>
          <w:i/>
          <w:sz w:val="24"/>
          <w:szCs w:val="24"/>
        </w:rPr>
        <w:t>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14:paraId="0B02DF12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14:paraId="0B02DF13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0B02DF14" w14:textId="7524B161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Готовность принимаемых ответственных конструкций, скрытых работ и систем подтверждается </w:t>
      </w:r>
      <w:r w:rsidR="006E646F" w:rsidRPr="0096341C">
        <w:rPr>
          <w:i/>
          <w:sz w:val="24"/>
          <w:szCs w:val="24"/>
        </w:rPr>
        <w:t>оформлением Подрядчиком</w:t>
      </w:r>
      <w:r w:rsidRPr="0096341C">
        <w:rPr>
          <w:i/>
          <w:sz w:val="24"/>
          <w:szCs w:val="24"/>
        </w:rPr>
        <w:t xml:space="preserve">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 w14:paraId="0B02DF15" w14:textId="77777777" w:rsidR="00E4058F" w:rsidRPr="0096341C" w:rsidRDefault="00E4058F" w:rsidP="00E405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02DF16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5.</w:t>
      </w:r>
      <w:r w:rsidRPr="0096341C">
        <w:rPr>
          <w:b/>
          <w:sz w:val="24"/>
          <w:szCs w:val="24"/>
        </w:rPr>
        <w:t xml:space="preserve"> ПОРЯДОК ОПЛАТЫ СТРОИТЕЛЬНО-МОНТАЖНЫХ РАБОТ</w:t>
      </w:r>
    </w:p>
    <w:p w14:paraId="72895FAB" w14:textId="74C00D02" w:rsidR="003B5192" w:rsidRPr="003B5192" w:rsidRDefault="003B5192" w:rsidP="008034DB">
      <w:pPr>
        <w:pStyle w:val="ad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B5192">
        <w:rPr>
          <w:rFonts w:ascii="Times New Roman" w:hAnsi="Times New Roman"/>
          <w:bCs/>
          <w:sz w:val="24"/>
          <w:szCs w:val="24"/>
        </w:rPr>
        <w:t xml:space="preserve">Заказчик оплачивает Подрядчику выполненные и принятые Работы (этап работ) на основании подписанных обеими Сторонами документов, указанных в п. 4.2. Договора, в течение 30 (тридцати) календарных дней с даты подписания актов о приемке выполненных </w:t>
      </w:r>
      <w:r w:rsidRPr="003B5192">
        <w:rPr>
          <w:rFonts w:ascii="Times New Roman" w:hAnsi="Times New Roman"/>
          <w:bCs/>
          <w:sz w:val="24"/>
          <w:szCs w:val="24"/>
        </w:rPr>
        <w:lastRenderedPageBreak/>
        <w:t>работ (форма КС-2), справок о стоимости выполненных работ и затрат (форма КС-3) и выставляемых Подрядчиком счетов-фактур, при условии предоставления Подрядчиком подписанного комплекта документов.</w:t>
      </w:r>
    </w:p>
    <w:p w14:paraId="0B02DF1F" w14:textId="77777777" w:rsidR="00E4058F" w:rsidRPr="003B5192" w:rsidRDefault="00E4058F" w:rsidP="003B5192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3B5192">
        <w:rPr>
          <w:sz w:val="24"/>
          <w:szCs w:val="24"/>
        </w:rPr>
        <w:t>В случае задержки представления документов, указанных в п. 5.1. срок оплаты увеличивается на соответствующее количество дней</w:t>
      </w:r>
      <w:r w:rsidRPr="003B5192">
        <w:rPr>
          <w:i/>
          <w:sz w:val="24"/>
          <w:szCs w:val="24"/>
        </w:rPr>
        <w:t>.</w:t>
      </w:r>
    </w:p>
    <w:p w14:paraId="0B02DF20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Заказчик вправе досрочно производить оплату выполненных Работ (этапа Работ).</w:t>
      </w:r>
    </w:p>
    <w:p w14:paraId="0B02DF21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 xml:space="preserve">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14:paraId="0B02DF22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0B02DF23" w14:textId="76E7E945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Стороны обязуются в течение 30 (Тридцати) дней после завершения </w:t>
      </w:r>
      <w:r w:rsidR="002909F5" w:rsidRPr="0096341C">
        <w:rPr>
          <w:i/>
          <w:sz w:val="24"/>
          <w:szCs w:val="24"/>
        </w:rPr>
        <w:t>выполнения всех</w:t>
      </w:r>
      <w:r w:rsidRPr="0096341C">
        <w:rPr>
          <w:i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14:paraId="0B02DF24" w14:textId="77777777" w:rsidR="00E4058F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14:paraId="0B02DF25" w14:textId="77777777" w:rsidR="00E4058F" w:rsidRPr="0038409E" w:rsidRDefault="00E4058F" w:rsidP="00E4058F">
      <w:pPr>
        <w:rPr>
          <w:sz w:val="24"/>
          <w:szCs w:val="24"/>
        </w:rPr>
      </w:pPr>
    </w:p>
    <w:p w14:paraId="0B02DF26" w14:textId="77777777" w:rsidR="00E4058F" w:rsidRPr="0096341C" w:rsidRDefault="00E4058F" w:rsidP="00E4058F">
      <w:pPr>
        <w:ind w:firstLine="68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6.</w:t>
      </w:r>
      <w:r w:rsidRPr="0096341C">
        <w:rPr>
          <w:b/>
          <w:sz w:val="24"/>
          <w:szCs w:val="24"/>
        </w:rPr>
        <w:t xml:space="preserve"> ОБСТОЯТЕЛЬСТВА НЕПРЕОДОЛИМОЙ СИЛЫ</w:t>
      </w:r>
    </w:p>
    <w:p w14:paraId="0B02DF27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14:paraId="0B02DF28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14:paraId="0B02DF29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0B02DF2A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0B02DF2B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0B02DF2C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0B02DF2D" w14:textId="34E2BE2B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6.7. Надлежащим доказательством наличия указанных выше обстоятельств и их продолжительности будут служить справки, выдаваемые компетентными органами </w:t>
      </w:r>
      <w:r w:rsidRPr="0096341C">
        <w:rPr>
          <w:rFonts w:ascii="Times New Roman" w:hAnsi="Times New Roman" w:cs="Times New Roman"/>
          <w:sz w:val="24"/>
          <w:szCs w:val="24"/>
        </w:rPr>
        <w:lastRenderedPageBreak/>
        <w:t>(организ</w:t>
      </w:r>
      <w:r w:rsidR="00E430EC">
        <w:rPr>
          <w:rFonts w:ascii="Times New Roman" w:hAnsi="Times New Roman" w:cs="Times New Roman"/>
          <w:sz w:val="24"/>
          <w:szCs w:val="24"/>
        </w:rPr>
        <w:t xml:space="preserve">ациями) РФ. Не уведомление или </w:t>
      </w:r>
      <w:r w:rsidR="00F24808" w:rsidRPr="0096341C">
        <w:rPr>
          <w:rFonts w:ascii="Times New Roman" w:hAnsi="Times New Roman" w:cs="Times New Roman"/>
          <w:sz w:val="24"/>
          <w:szCs w:val="24"/>
        </w:rPr>
        <w:t>несвоевременное уведомление лишает Стороны права ссылаться</w:t>
      </w:r>
      <w:r w:rsidRPr="0096341C">
        <w:rPr>
          <w:rFonts w:ascii="Times New Roman" w:hAnsi="Times New Roman" w:cs="Times New Roman"/>
          <w:sz w:val="24"/>
          <w:szCs w:val="24"/>
        </w:rPr>
        <w:t xml:space="preserve"> на </w:t>
      </w:r>
      <w:r w:rsidR="00F24808" w:rsidRPr="0096341C">
        <w:rPr>
          <w:rFonts w:ascii="Times New Roman" w:hAnsi="Times New Roman" w:cs="Times New Roman"/>
          <w:sz w:val="24"/>
          <w:szCs w:val="24"/>
        </w:rPr>
        <w:t>любое вышеуказанное</w:t>
      </w:r>
      <w:r w:rsidRPr="0096341C">
        <w:rPr>
          <w:rFonts w:ascii="Times New Roman" w:hAnsi="Times New Roman" w:cs="Times New Roman"/>
          <w:sz w:val="24"/>
          <w:szCs w:val="24"/>
        </w:rPr>
        <w:t xml:space="preserve">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0B02DF2E" w14:textId="77777777" w:rsidR="00E4058F" w:rsidRPr="0096341C" w:rsidRDefault="00E4058F" w:rsidP="00E4058F">
      <w:pPr>
        <w:ind w:left="2900"/>
        <w:rPr>
          <w:sz w:val="24"/>
          <w:szCs w:val="24"/>
        </w:rPr>
      </w:pPr>
    </w:p>
    <w:p w14:paraId="0B02DF2F" w14:textId="77777777" w:rsidR="00E4058F" w:rsidRPr="0096341C" w:rsidRDefault="00E4058F" w:rsidP="00E4058F">
      <w:pPr>
        <w:ind w:left="2900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7. ГАРАНТИЙНЫЕ ОБЯЗАТЕЛЬСТВА</w:t>
      </w:r>
    </w:p>
    <w:p w14:paraId="0B02DF30" w14:textId="55D69A4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Гарантийный срок на выполненные Работы составляет </w:t>
      </w:r>
      <w:r w:rsidR="001D2732">
        <w:rPr>
          <w:rFonts w:ascii="Times New Roman" w:hAnsi="Times New Roman" w:cs="Times New Roman"/>
          <w:i/>
        </w:rPr>
        <w:t>60 (шестьдесят</w:t>
      </w:r>
      <w:r w:rsidRPr="0096341C">
        <w:rPr>
          <w:rFonts w:ascii="Times New Roman" w:hAnsi="Times New Roman" w:cs="Times New Roman"/>
          <w:i/>
        </w:rPr>
        <w:t xml:space="preserve">) </w:t>
      </w:r>
      <w:r w:rsidRPr="0096341C">
        <w:rPr>
          <w:rFonts w:ascii="Times New Roman" w:hAnsi="Times New Roman" w:cs="Times New Roman"/>
        </w:rPr>
        <w:t>месяцев с даты подписания уполномоченными представителями Сторон Акта о приемке выполненных работ.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14:paraId="0B02DF31" w14:textId="3DB929EB" w:rsidR="00E4058F" w:rsidRPr="0096341C" w:rsidRDefault="00E4058F" w:rsidP="00E4058F">
      <w:pPr>
        <w:pStyle w:val="31"/>
        <w:shd w:val="clear" w:color="auto" w:fill="auto"/>
        <w:tabs>
          <w:tab w:val="left" w:pos="1134"/>
        </w:tabs>
        <w:spacing w:line="240" w:lineRule="auto"/>
        <w:ind w:right="20" w:firstLine="0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ab/>
        <w:t>В отношении</w:t>
      </w:r>
      <w:r w:rsidR="001D2732">
        <w:rPr>
          <w:rFonts w:ascii="Times New Roman" w:hAnsi="Times New Roman" w:cs="Times New Roman"/>
          <w:i/>
        </w:rPr>
        <w:t xml:space="preserve"> материалов, запасных частей и </w:t>
      </w:r>
      <w:r w:rsidRPr="0096341C">
        <w:rPr>
          <w:rFonts w:ascii="Times New Roman" w:hAnsi="Times New Roman" w:cs="Times New Roman"/>
          <w:i/>
        </w:rPr>
        <w:t>оборудования Подрядчика, используемых Подрядчиком при выполнении Рабо</w:t>
      </w:r>
      <w:r w:rsidR="00E430EC">
        <w:rPr>
          <w:rFonts w:ascii="Times New Roman" w:hAnsi="Times New Roman" w:cs="Times New Roman"/>
          <w:i/>
        </w:rPr>
        <w:t xml:space="preserve">т, гарантийный срок составляет </w:t>
      </w:r>
      <w:r w:rsidRPr="0096341C">
        <w:rPr>
          <w:rFonts w:ascii="Times New Roman" w:hAnsi="Times New Roman" w:cs="Times New Roman"/>
          <w:i/>
        </w:rPr>
        <w:t xml:space="preserve">24 (двадцать четыре) месяца. В случае если законодательством установлен более длительный гарантийный срок, то гарантийные обязательства Подрядчика в отношении запасных частей, Оборудования и материалов распространяются на срок, установленный законодательством. </w:t>
      </w:r>
    </w:p>
    <w:p w14:paraId="0B02DF32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гарантирует:</w:t>
      </w:r>
    </w:p>
    <w:p w14:paraId="0B02DF33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14:paraId="0B02DF34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качество выполнения всех Работ в соответствии с действующими нормами и правилами;</w:t>
      </w:r>
    </w:p>
    <w:p w14:paraId="0B02DF35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устранение всех недостатков и дефектов, выявленных в гарантийный срок.</w:t>
      </w:r>
    </w:p>
    <w:p w14:paraId="0B02DF36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Заказчик обязан уведомить Подрядчика в письменной форме обо всех претензиях, связанных с гарантией.</w:t>
      </w:r>
    </w:p>
    <w:p w14:paraId="0B02DF37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14:paraId="0B02DF38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14:paraId="7F81C709" w14:textId="77777777" w:rsidR="003667F6" w:rsidRPr="0096341C" w:rsidRDefault="003667F6" w:rsidP="00E4058F">
      <w:pPr>
        <w:ind w:left="3040"/>
        <w:rPr>
          <w:sz w:val="24"/>
          <w:szCs w:val="24"/>
          <w:lang w:val="x-none"/>
        </w:rPr>
      </w:pPr>
    </w:p>
    <w:p w14:paraId="0B02DF3A" w14:textId="77777777" w:rsidR="00E4058F" w:rsidRPr="0096341C" w:rsidRDefault="00E4058F" w:rsidP="00E4058F">
      <w:pPr>
        <w:numPr>
          <w:ilvl w:val="0"/>
          <w:numId w:val="10"/>
        </w:num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ОТВЕТСТВЕННОСТЬ СТОРОН</w:t>
      </w:r>
    </w:p>
    <w:p w14:paraId="0B02DF3B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14:paraId="0B02DF3C" w14:textId="5F88F08A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неустойку (пени) в размере 0,1 % (Ноль целых одну десятую процента) от общей цены Работ, определенной </w:t>
      </w:r>
      <w:r w:rsidR="009F6F6C" w:rsidRPr="0096341C">
        <w:rPr>
          <w:sz w:val="24"/>
          <w:szCs w:val="24"/>
        </w:rPr>
        <w:t>в Договоре</w:t>
      </w:r>
      <w:r w:rsidRPr="0096341C">
        <w:rPr>
          <w:sz w:val="24"/>
          <w:szCs w:val="24"/>
        </w:rPr>
        <w:t xml:space="preserve">, за каждый день просрочки выполнения Работ. </w:t>
      </w:r>
    </w:p>
    <w:p w14:paraId="0B02DF3D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14:paraId="0B02DF3E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безвозмездного устранения недостатков в разумный срок;</w:t>
      </w:r>
    </w:p>
    <w:p w14:paraId="0B02DF3F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соразмерного уменьшения установленной за Работы цены;</w:t>
      </w:r>
    </w:p>
    <w:p w14:paraId="0B02DF40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14:paraId="0B02DF41" w14:textId="10171839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1418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потребовать уплаты штрафных санкций в </w:t>
      </w:r>
      <w:r w:rsidR="00F24808" w:rsidRPr="0096341C">
        <w:rPr>
          <w:sz w:val="24"/>
          <w:szCs w:val="24"/>
        </w:rPr>
        <w:t>размере 100</w:t>
      </w:r>
      <w:r w:rsidR="00F24808" w:rsidRPr="0096341C">
        <w:rPr>
          <w:i/>
          <w:sz w:val="24"/>
          <w:szCs w:val="24"/>
        </w:rPr>
        <w:t>% от</w:t>
      </w:r>
      <w:r w:rsidRPr="0096341C">
        <w:rPr>
          <w:sz w:val="24"/>
          <w:szCs w:val="24"/>
        </w:rPr>
        <w:t xml:space="preserve"> стоимости устранения недостатков.</w:t>
      </w:r>
    </w:p>
    <w:p w14:paraId="0B02DF42" w14:textId="3D59C1C3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r w:rsidR="00F24808" w:rsidRPr="0096341C">
        <w:rPr>
          <w:sz w:val="24"/>
          <w:szCs w:val="24"/>
        </w:rPr>
        <w:t>случае нарушения</w:t>
      </w:r>
      <w:r w:rsidRPr="0096341C">
        <w:rPr>
          <w:sz w:val="24"/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штраф в размере </w:t>
      </w:r>
      <w:r w:rsidR="0038409E" w:rsidRPr="0038409E">
        <w:rPr>
          <w:sz w:val="24"/>
          <w:szCs w:val="24"/>
        </w:rPr>
        <w:t>2</w:t>
      </w:r>
      <w:r w:rsidRPr="0096341C">
        <w:rPr>
          <w:i/>
          <w:sz w:val="24"/>
          <w:szCs w:val="24"/>
        </w:rPr>
        <w:t>0</w:t>
      </w:r>
      <w:r w:rsidR="00F24808" w:rsidRPr="0096341C">
        <w:rPr>
          <w:i/>
          <w:sz w:val="24"/>
          <w:szCs w:val="24"/>
        </w:rPr>
        <w:t xml:space="preserve">% </w:t>
      </w:r>
      <w:r w:rsidR="00F24808" w:rsidRPr="0096341C">
        <w:rPr>
          <w:sz w:val="24"/>
          <w:szCs w:val="24"/>
        </w:rPr>
        <w:t>от</w:t>
      </w:r>
      <w:r w:rsidRPr="0096341C">
        <w:rPr>
          <w:sz w:val="24"/>
          <w:szCs w:val="24"/>
        </w:rPr>
        <w:t xml:space="preserve"> стоимости Работ, </w:t>
      </w:r>
      <w:r w:rsidR="00F24808" w:rsidRPr="0096341C">
        <w:rPr>
          <w:sz w:val="24"/>
          <w:szCs w:val="24"/>
        </w:rPr>
        <w:t>выполняемых Подрядчиком</w:t>
      </w:r>
      <w:r w:rsidRPr="0096341C">
        <w:rPr>
          <w:sz w:val="24"/>
          <w:szCs w:val="24"/>
        </w:rPr>
        <w:t xml:space="preserve"> по настоящему Договору.</w:t>
      </w:r>
    </w:p>
    <w:p w14:paraId="0B02DF43" w14:textId="7A147600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r w:rsidR="00F24808" w:rsidRPr="0096341C">
        <w:rPr>
          <w:sz w:val="24"/>
          <w:szCs w:val="24"/>
        </w:rPr>
        <w:t>случае нарушения</w:t>
      </w:r>
      <w:r w:rsidRPr="0096341C">
        <w:rPr>
          <w:sz w:val="24"/>
          <w:szCs w:val="24"/>
        </w:rPr>
        <w:t xml:space="preserve"> Подрядчиком срока выполнения Работ по устранению дефектов, выявленных в течение гарантийного срока, Подрядчик оплачивает Заказчику штраф в размере 2</w:t>
      </w:r>
      <w:r w:rsidRPr="0096341C">
        <w:rPr>
          <w:i/>
          <w:sz w:val="24"/>
          <w:szCs w:val="24"/>
        </w:rPr>
        <w:t>0</w:t>
      </w:r>
      <w:r w:rsidR="00F24808" w:rsidRPr="0096341C">
        <w:rPr>
          <w:i/>
          <w:sz w:val="24"/>
          <w:szCs w:val="24"/>
        </w:rPr>
        <w:t>% от</w:t>
      </w:r>
      <w:r w:rsidRPr="0096341C">
        <w:rPr>
          <w:sz w:val="24"/>
          <w:szCs w:val="24"/>
        </w:rPr>
        <w:t xml:space="preserve"> стоимости элементов Оборудования, требующих восстановления.   </w:t>
      </w:r>
    </w:p>
    <w:p w14:paraId="0B02DF44" w14:textId="04857CF3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</w:t>
      </w:r>
      <w:r w:rsidR="00F5080D">
        <w:rPr>
          <w:sz w:val="24"/>
          <w:szCs w:val="24"/>
        </w:rPr>
        <w:t>ет Заказчику штраф в размере 20</w:t>
      </w:r>
      <w:r w:rsidRPr="0096341C">
        <w:rPr>
          <w:sz w:val="24"/>
          <w:szCs w:val="24"/>
        </w:rPr>
        <w:t xml:space="preserve">% (Двадцати процентов) </w:t>
      </w:r>
      <w:r w:rsidR="00F24808" w:rsidRPr="0096341C">
        <w:rPr>
          <w:sz w:val="24"/>
          <w:szCs w:val="24"/>
        </w:rPr>
        <w:t>от стоимости</w:t>
      </w:r>
      <w:r w:rsidRPr="0096341C">
        <w:rPr>
          <w:sz w:val="24"/>
          <w:szCs w:val="24"/>
        </w:rPr>
        <w:t xml:space="preserve"> элементов Оборудования, требующих восстановления.</w:t>
      </w:r>
    </w:p>
    <w:p w14:paraId="0B02DF45" w14:textId="33AA0C90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передачи Подрядчиком третьим лицам своих прав (в том числе денежных требований по договорам цессии и факторинга) по настоящему </w:t>
      </w:r>
      <w:r w:rsidR="00F24808" w:rsidRPr="0096341C">
        <w:rPr>
          <w:sz w:val="24"/>
          <w:szCs w:val="24"/>
        </w:rPr>
        <w:t>Договору без</w:t>
      </w:r>
      <w:r w:rsidRPr="0096341C">
        <w:rPr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14:paraId="0B02DF46" w14:textId="44E127D4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 законодательству (в том</w:t>
      </w:r>
      <w:r w:rsidR="002909F5">
        <w:rPr>
          <w:sz w:val="24"/>
          <w:szCs w:val="24"/>
        </w:rPr>
        <w:t xml:space="preserve"> </w:t>
      </w:r>
      <w:r w:rsidR="002909F5" w:rsidRPr="0096341C">
        <w:rPr>
          <w:sz w:val="24"/>
          <w:szCs w:val="24"/>
        </w:rPr>
        <w:t>числе,</w:t>
      </w:r>
      <w:r w:rsidRPr="0096341C">
        <w:rPr>
          <w:sz w:val="24"/>
          <w:szCs w:val="24"/>
        </w:rPr>
        <w:t xml:space="preserve"> но не исключительно согласовано действующему законодательству об охране линий и сооружений связи Российской Федерации).</w:t>
      </w:r>
    </w:p>
    <w:p w14:paraId="0B02DF47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14:paraId="0B02DF4A" w14:textId="5F57A5EB" w:rsidR="00E4058F" w:rsidRPr="0096341C" w:rsidRDefault="00E4058F" w:rsidP="00E4058F">
      <w:pPr>
        <w:rPr>
          <w:i/>
          <w:sz w:val="24"/>
          <w:szCs w:val="24"/>
        </w:rPr>
      </w:pPr>
      <w:r w:rsidRPr="0096341C">
        <w:rPr>
          <w:sz w:val="24"/>
          <w:szCs w:val="24"/>
        </w:rPr>
        <w:t>8.10</w:t>
      </w:r>
      <w:r w:rsidRPr="0096341C">
        <w:rPr>
          <w:i/>
          <w:sz w:val="24"/>
          <w:szCs w:val="24"/>
        </w:rPr>
        <w:t>.</w:t>
      </w:r>
      <w:r w:rsidR="00F5080D">
        <w:rPr>
          <w:i/>
          <w:sz w:val="24"/>
          <w:szCs w:val="24"/>
        </w:rPr>
        <w:t xml:space="preserve">  </w:t>
      </w:r>
      <w:r w:rsidRPr="0096341C">
        <w:rPr>
          <w:i/>
          <w:sz w:val="24"/>
          <w:szCs w:val="24"/>
        </w:rPr>
        <w:t xml:space="preserve">За нарушение Подрядчиком: </w:t>
      </w:r>
    </w:p>
    <w:p w14:paraId="0B02DF4B" w14:textId="0360B19A" w:rsidR="00E4058F" w:rsidRPr="0096341C" w:rsidRDefault="00E4058F" w:rsidP="00E4058F">
      <w:pPr>
        <w:ind w:firstLine="7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обязательств по предоставлению обосновывающих стоимость оборудования и (или) материалов документов в соответствии с пунктом 3.2.14, за несвоевременное предоставление документов согласно п.3.2.14., а равно предоставление документов, содержащих недостоверные сведения, Заказчик имеет право начислить Подрядчику неустойку  (штраф)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r w:rsidR="002909F5" w:rsidRPr="0096341C">
        <w:rPr>
          <w:i/>
          <w:sz w:val="24"/>
          <w:szCs w:val="24"/>
        </w:rPr>
        <w:t>материалов, на</w:t>
      </w:r>
      <w:r w:rsidRPr="0096341C">
        <w:rPr>
          <w:i/>
          <w:sz w:val="24"/>
          <w:szCs w:val="24"/>
        </w:rPr>
        <w:t xml:space="preserve"> основании которой будет определяться стоимость оборудования и (или) материалов;</w:t>
      </w:r>
    </w:p>
    <w:p w14:paraId="0B02DF4C" w14:textId="43437F1B" w:rsidR="00E4058F" w:rsidRPr="0096341C" w:rsidRDefault="00E4058F" w:rsidP="00E4058F">
      <w:pPr>
        <w:ind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обязательств по предоставлению документов, подтверждающих размер расходов, понесенных при выполнении работ, в соответствии с пунктом 3.2.14, Заказчик имеет право </w:t>
      </w:r>
      <w:r w:rsidR="002909F5" w:rsidRPr="0096341C">
        <w:rPr>
          <w:i/>
          <w:sz w:val="24"/>
          <w:szCs w:val="24"/>
        </w:rPr>
        <w:t>начислить Подрядчику</w:t>
      </w:r>
      <w:r w:rsidRPr="0096341C">
        <w:rPr>
          <w:i/>
          <w:sz w:val="24"/>
          <w:szCs w:val="24"/>
        </w:rPr>
        <w:t xml:space="preserve"> неустойку в размере </w:t>
      </w:r>
      <w:r w:rsidR="002909F5" w:rsidRPr="0096341C">
        <w:rPr>
          <w:i/>
          <w:sz w:val="24"/>
          <w:szCs w:val="24"/>
        </w:rPr>
        <w:t>500 (</w:t>
      </w:r>
      <w:r w:rsidRPr="0096341C">
        <w:rPr>
          <w:i/>
          <w:sz w:val="24"/>
          <w:szCs w:val="24"/>
        </w:rPr>
        <w:t>Пятьсот) рублей за каждый документ за каждый день просрочки</w:t>
      </w:r>
    </w:p>
    <w:p w14:paraId="0B02DF52" w14:textId="035786EB" w:rsidR="00E4058F" w:rsidRPr="0096341C" w:rsidRDefault="00E4058F" w:rsidP="00E4058F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r w:rsidR="002909F5" w:rsidRPr="0096341C">
        <w:rPr>
          <w:sz w:val="24"/>
          <w:szCs w:val="24"/>
        </w:rPr>
        <w:t>материалов, на</w:t>
      </w:r>
      <w:r w:rsidRPr="0096341C">
        <w:rPr>
          <w:sz w:val="24"/>
          <w:szCs w:val="24"/>
        </w:rPr>
        <w:t xml:space="preserve"> основании которой будет определяться стоимость оборудования и (или) материалов.</w:t>
      </w:r>
    </w:p>
    <w:p w14:paraId="0B02DF53" w14:textId="1C3CE8BB" w:rsidR="00E4058F" w:rsidRPr="0096341C" w:rsidRDefault="00E4058F" w:rsidP="00E4058F">
      <w:pPr>
        <w:numPr>
          <w:ilvl w:val="1"/>
          <w:numId w:val="11"/>
        </w:numPr>
        <w:shd w:val="clear" w:color="auto" w:fill="FFFFFF"/>
        <w:ind w:left="0"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 xml:space="preserve">В случае нарушения Заказчиком срока оплаты Подрядчик вправе предъявить Заказчику требование об оплате пени в размере 1/720 ставки рефинансирования Центрального банка Российской Федерации, действующей на момент </w:t>
      </w:r>
      <w:r w:rsidR="002909F5" w:rsidRPr="0096341C">
        <w:rPr>
          <w:sz w:val="24"/>
          <w:szCs w:val="24"/>
        </w:rPr>
        <w:t>оплаты, за</w:t>
      </w:r>
      <w:r w:rsidRPr="0096341C">
        <w:rPr>
          <w:sz w:val="24"/>
          <w:szCs w:val="24"/>
        </w:rPr>
        <w:t xml:space="preserve"> каждый день </w:t>
      </w:r>
      <w:r w:rsidR="002909F5" w:rsidRPr="0096341C">
        <w:rPr>
          <w:sz w:val="24"/>
          <w:szCs w:val="24"/>
        </w:rPr>
        <w:t>просрочки платежа, но</w:t>
      </w:r>
      <w:r w:rsidRPr="0096341C">
        <w:rPr>
          <w:sz w:val="24"/>
          <w:szCs w:val="24"/>
        </w:rPr>
        <w:t xml:space="preserve"> не более 5% от суммы задолженности.</w:t>
      </w:r>
    </w:p>
    <w:p w14:paraId="0B02DF54" w14:textId="777F7EB3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Если в течение гарантийного срока </w:t>
      </w:r>
      <w:r w:rsidR="008501AC">
        <w:rPr>
          <w:rFonts w:ascii="Times New Roman" w:hAnsi="Times New Roman" w:cs="Times New Roman"/>
          <w:i/>
        </w:rPr>
        <w:t>на объекте, на котором Подрядчиком производились Работы</w:t>
      </w:r>
      <w:r w:rsidRPr="0096341C">
        <w:rPr>
          <w:rFonts w:ascii="Times New Roman" w:hAnsi="Times New Roman" w:cs="Times New Roman"/>
        </w:rPr>
        <w:t xml:space="preserve">, произойдет авария, Сторонами проводится техническое расследование в порядке, предусмотренном Приложением № </w:t>
      </w:r>
      <w:r w:rsidR="00E40C0C">
        <w:rPr>
          <w:rFonts w:ascii="Times New Roman" w:hAnsi="Times New Roman" w:cs="Times New Roman"/>
        </w:rPr>
        <w:t>7</w:t>
      </w:r>
      <w:r w:rsidRPr="0096341C">
        <w:rPr>
          <w:rFonts w:ascii="Times New Roman" w:hAnsi="Times New Roman" w:cs="Times New Roman"/>
        </w:rPr>
        <w:t xml:space="preserve"> к настоящему Договору. </w:t>
      </w:r>
    </w:p>
    <w:p w14:paraId="0B02DF55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</w:t>
      </w:r>
      <w:r w:rsidRPr="0096341C">
        <w:rPr>
          <w:rFonts w:ascii="Times New Roman" w:hAnsi="Times New Roman" w:cs="Times New Roman"/>
          <w:i/>
        </w:rPr>
        <w:t xml:space="preserve"> которые рассчитываются ОАО «Администратор торговой системы оптового рынка электроэнергии», расходы по расчету возлагаются на виновную Сторону. </w:t>
      </w:r>
    </w:p>
    <w:p w14:paraId="0B02DF56" w14:textId="56312F2F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r w:rsidR="002909F5" w:rsidRPr="0096341C">
        <w:rPr>
          <w:rFonts w:ascii="Times New Roman" w:hAnsi="Times New Roman" w:cs="Times New Roman"/>
        </w:rPr>
        <w:t>Заказчику неустойку</w:t>
      </w:r>
      <w:r w:rsidRPr="0096341C">
        <w:rPr>
          <w:rFonts w:ascii="Times New Roman" w:hAnsi="Times New Roman" w:cs="Times New Roman"/>
        </w:rPr>
        <w:t xml:space="preserve"> в размере 10 % (Десяти процентов) от суммы настоящего Договора. </w:t>
      </w:r>
    </w:p>
    <w:p w14:paraId="0B02DF57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0B02DF58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14:paraId="0B02DF59" w14:textId="77777777" w:rsidR="00E4058F" w:rsidRPr="0096341C" w:rsidRDefault="00E4058F" w:rsidP="00E4058F">
      <w:pPr>
        <w:ind w:left="240"/>
        <w:jc w:val="center"/>
        <w:rPr>
          <w:noProof/>
          <w:sz w:val="24"/>
          <w:szCs w:val="24"/>
        </w:rPr>
      </w:pPr>
    </w:p>
    <w:p w14:paraId="0B02DF5A" w14:textId="77777777" w:rsidR="00E4058F" w:rsidRPr="0096341C" w:rsidRDefault="00E4058F" w:rsidP="00E4058F">
      <w:pPr>
        <w:ind w:left="24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9.</w:t>
      </w:r>
      <w:r w:rsidRPr="0096341C">
        <w:rPr>
          <w:b/>
          <w:sz w:val="24"/>
          <w:szCs w:val="24"/>
        </w:rPr>
        <w:t xml:space="preserve"> СРОК ДЕЙСТВИЯ ДОГОВОРА</w:t>
      </w:r>
    </w:p>
    <w:p w14:paraId="0B02DF5B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noProof/>
          <w:sz w:val="24"/>
          <w:szCs w:val="24"/>
        </w:rPr>
        <w:t xml:space="preserve"> Настоящий </w:t>
      </w:r>
      <w:r w:rsidRPr="0096341C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14:paraId="0B02DF5C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14:paraId="0B02DF5D" w14:textId="2E4B5E2F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Основанием для одностороннего внесудебного расторжения (отказа от исполнения) </w:t>
      </w:r>
      <w:r w:rsidR="002909F5" w:rsidRPr="0096341C">
        <w:rPr>
          <w:sz w:val="24"/>
          <w:szCs w:val="24"/>
        </w:rPr>
        <w:t>Договора Заказчиком и требования возврата,</w:t>
      </w:r>
      <w:r w:rsidRPr="0096341C">
        <w:rPr>
          <w:sz w:val="24"/>
          <w:szCs w:val="24"/>
        </w:rPr>
        <w:t xml:space="preserve"> всех уплаченных Заказчиком по Договору денежных средств является: </w:t>
      </w:r>
    </w:p>
    <w:p w14:paraId="0B02DF5E" w14:textId="01DDA6D3" w:rsidR="00E4058F" w:rsidRPr="0096341C" w:rsidRDefault="00E4058F" w:rsidP="00E4058F">
      <w:pPr>
        <w:numPr>
          <w:ilvl w:val="2"/>
          <w:numId w:val="12"/>
        </w:numPr>
        <w:tabs>
          <w:tab w:val="left" w:pos="1134"/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задержка по вине Подрядчика сроков выполнения Работ (этапа работ) на срок свыше </w:t>
      </w:r>
      <w:r w:rsidRPr="0096341C">
        <w:rPr>
          <w:i/>
          <w:sz w:val="24"/>
          <w:szCs w:val="24"/>
        </w:rPr>
        <w:t>30 (</w:t>
      </w:r>
      <w:r w:rsidR="002909F5" w:rsidRPr="0096341C">
        <w:rPr>
          <w:i/>
          <w:sz w:val="24"/>
          <w:szCs w:val="24"/>
        </w:rPr>
        <w:t>тридцать) календарных</w:t>
      </w:r>
      <w:r w:rsidRPr="0096341C">
        <w:rPr>
          <w:sz w:val="24"/>
          <w:szCs w:val="24"/>
        </w:rPr>
        <w:t xml:space="preserve"> дней;</w:t>
      </w:r>
    </w:p>
    <w:p w14:paraId="0B02DF5F" w14:textId="3F900CC2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случае, если будут разумные основания полагать, что Работы не будут завершены в срок либо </w:t>
      </w:r>
      <w:r w:rsidR="002909F5" w:rsidRPr="0096341C">
        <w:rPr>
          <w:sz w:val="24"/>
          <w:szCs w:val="24"/>
        </w:rPr>
        <w:t>Работы содержат</w:t>
      </w:r>
      <w:r w:rsidRPr="0096341C">
        <w:rPr>
          <w:sz w:val="24"/>
          <w:szCs w:val="24"/>
        </w:rPr>
        <w:t xml:space="preserve"> </w:t>
      </w:r>
      <w:r w:rsidR="002909F5" w:rsidRPr="0096341C">
        <w:rPr>
          <w:sz w:val="24"/>
          <w:szCs w:val="24"/>
        </w:rPr>
        <w:t>существенные недостатки,</w:t>
      </w:r>
      <w:r w:rsidRPr="0096341C">
        <w:rPr>
          <w:sz w:val="24"/>
          <w:szCs w:val="24"/>
        </w:rPr>
        <w:t xml:space="preserve">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14:paraId="0B02DF60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неисполнение Подрядчиком обязанности по согласованию привлекаемых субподрядчиков;</w:t>
      </w:r>
    </w:p>
    <w:p w14:paraId="0B02DF61" w14:textId="32205E0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вынесение Арбитражным судом определения о принятии заявления </w:t>
      </w:r>
      <w:r w:rsidR="002909F5" w:rsidRPr="0096341C">
        <w:rPr>
          <w:sz w:val="24"/>
          <w:szCs w:val="24"/>
        </w:rPr>
        <w:t>о признании</w:t>
      </w:r>
      <w:r w:rsidRPr="0096341C">
        <w:rPr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добровольно; </w:t>
      </w:r>
    </w:p>
    <w:p w14:paraId="0B02DF62" w14:textId="490D5CC6" w:rsidR="00E4058F" w:rsidRPr="0096341C" w:rsidRDefault="00F5080D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>
        <w:rPr>
          <w:sz w:val="24"/>
          <w:szCs w:val="24"/>
        </w:rPr>
        <w:t>отзыв и/или аннулирование</w:t>
      </w:r>
      <w:r w:rsidR="00E4058F" w:rsidRPr="0096341C">
        <w:rPr>
          <w:sz w:val="24"/>
          <w:szCs w:val="24"/>
        </w:rPr>
        <w:t xml:space="preserve"> разрешительной документации Подрядчика (свидетельств, лицензий, допусков и прочее), </w:t>
      </w:r>
      <w:r w:rsidR="002909F5" w:rsidRPr="0096341C">
        <w:rPr>
          <w:sz w:val="24"/>
          <w:szCs w:val="24"/>
        </w:rPr>
        <w:t>необходимой для</w:t>
      </w:r>
      <w:r w:rsidR="00E4058F" w:rsidRPr="0096341C">
        <w:rPr>
          <w:sz w:val="24"/>
          <w:szCs w:val="24"/>
        </w:rPr>
        <w:t xml:space="preserve"> производства Работ;</w:t>
      </w:r>
    </w:p>
    <w:p w14:paraId="0B02DF63" w14:textId="110B0362" w:rsidR="00E4058F" w:rsidRPr="0096341C" w:rsidRDefault="00F5080D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>
        <w:rPr>
          <w:sz w:val="24"/>
          <w:szCs w:val="24"/>
        </w:rPr>
        <w:t>грубое нарушение</w:t>
      </w:r>
      <w:r w:rsidR="00E4058F" w:rsidRPr="0096341C">
        <w:rPr>
          <w:sz w:val="24"/>
          <w:szCs w:val="24"/>
        </w:rPr>
        <w:t xml:space="preserve"> Подрядчиком </w:t>
      </w:r>
      <w:proofErr w:type="spellStart"/>
      <w:r w:rsidR="00E4058F" w:rsidRPr="0096341C">
        <w:rPr>
          <w:sz w:val="24"/>
          <w:szCs w:val="24"/>
        </w:rPr>
        <w:t>п.п</w:t>
      </w:r>
      <w:proofErr w:type="spellEnd"/>
      <w:r w:rsidR="00E4058F" w:rsidRPr="0096341C">
        <w:rPr>
          <w:sz w:val="24"/>
          <w:szCs w:val="24"/>
        </w:rPr>
        <w:t>. 3.2.12, 3.2.13 настоящего договора, повлекшего ущерб;</w:t>
      </w:r>
    </w:p>
    <w:p w14:paraId="0B02DF64" w14:textId="36021D82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 xml:space="preserve">Заказчик может в любое время до сдачи ему результата Работы в одностороннем </w:t>
      </w:r>
      <w:r w:rsidR="002909F5" w:rsidRPr="0096341C">
        <w:rPr>
          <w:sz w:val="24"/>
          <w:szCs w:val="24"/>
        </w:rPr>
        <w:t>порядке отказаться</w:t>
      </w:r>
      <w:r w:rsidRPr="0096341C">
        <w:rPr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0B02DF65" w14:textId="6E8D7A60" w:rsidR="00E4058F" w:rsidRPr="0096341C" w:rsidRDefault="009F6F6C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</w:t>
      </w:r>
      <w:r w:rsidR="00F5080D">
        <w:rPr>
          <w:sz w:val="24"/>
          <w:szCs w:val="24"/>
        </w:rPr>
        <w:t>,</w:t>
      </w:r>
      <w:r w:rsidRPr="0096341C">
        <w:rPr>
          <w:sz w:val="24"/>
          <w:szCs w:val="24"/>
        </w:rPr>
        <w:t xml:space="preserve"> решивший</w:t>
      </w:r>
      <w:r w:rsidR="00E4058F" w:rsidRPr="0096341C">
        <w:rPr>
          <w:sz w:val="24"/>
          <w:szCs w:val="24"/>
        </w:rPr>
        <w:t xml:space="preserve">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0B02DF66" w14:textId="756882A4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r w:rsidR="009F6F6C" w:rsidRPr="0096341C">
        <w:rPr>
          <w:sz w:val="24"/>
          <w:szCs w:val="24"/>
        </w:rPr>
        <w:t>в уведомлении</w:t>
      </w:r>
      <w:r w:rsidRPr="0096341C">
        <w:rPr>
          <w:sz w:val="24"/>
          <w:szCs w:val="24"/>
        </w:rPr>
        <w:t>:</w:t>
      </w:r>
    </w:p>
    <w:p w14:paraId="0B02DF67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0B02DF68" w14:textId="5B3092D9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r w:rsidR="002909F5" w:rsidRPr="0096341C">
        <w:rPr>
          <w:sz w:val="24"/>
          <w:szCs w:val="24"/>
        </w:rPr>
        <w:t>Работ, и</w:t>
      </w:r>
      <w:r w:rsidRPr="0096341C">
        <w:rPr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0B02DF69" w14:textId="71833648" w:rsidR="00E4058F" w:rsidRPr="00180B74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При отказе Заказчика от исполнения Догов</w:t>
      </w:r>
      <w:r w:rsidR="00F5080D">
        <w:rPr>
          <w:sz w:val="24"/>
          <w:szCs w:val="24"/>
        </w:rPr>
        <w:t>ора Подрядчик обязан в течение 5 (пяти)</w:t>
      </w:r>
      <w:r w:rsidRPr="0096341C">
        <w:rPr>
          <w:sz w:val="24"/>
          <w:szCs w:val="24"/>
        </w:rPr>
        <w:t xml:space="preserve">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</w:t>
      </w:r>
      <w:r w:rsidRPr="0096341C">
        <w:rPr>
          <w:i/>
          <w:sz w:val="24"/>
          <w:szCs w:val="24"/>
        </w:rPr>
        <w:t>сдачи-приемки выполненных работ</w:t>
      </w:r>
      <w:r w:rsidRPr="0096341C">
        <w:rPr>
          <w:sz w:val="24"/>
          <w:szCs w:val="24"/>
        </w:rPr>
        <w:t xml:space="preserve">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</w:t>
      </w:r>
      <w:r w:rsidRPr="00180B74">
        <w:rPr>
          <w:sz w:val="24"/>
          <w:szCs w:val="24"/>
        </w:rPr>
        <w:t xml:space="preserve">соответствии со </w:t>
      </w:r>
      <w:hyperlink r:id="rId15" w:history="1">
        <w:r w:rsidRPr="00180B74">
          <w:rPr>
            <w:rStyle w:val="af0"/>
            <w:color w:val="auto"/>
            <w:sz w:val="24"/>
            <w:szCs w:val="24"/>
            <w:u w:val="none"/>
          </w:rPr>
          <w:t>статьей 395</w:t>
        </w:r>
      </w:hyperlink>
      <w:r w:rsidRPr="00180B74">
        <w:rPr>
          <w:sz w:val="24"/>
          <w:szCs w:val="24"/>
        </w:rPr>
        <w:t xml:space="preserve"> ГК РФ.</w:t>
      </w:r>
    </w:p>
    <w:p w14:paraId="0B02DF6A" w14:textId="1BBFB599" w:rsidR="00E4058F" w:rsidRDefault="00E4058F" w:rsidP="00E4058F">
      <w:pPr>
        <w:tabs>
          <w:tab w:val="left" w:pos="1134"/>
        </w:tabs>
        <w:ind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 досрочном расторжении настоящего Договора по любым причинам заказчик имеет </w:t>
      </w:r>
      <w:r w:rsidR="002909F5" w:rsidRPr="0096341C">
        <w:rPr>
          <w:sz w:val="24"/>
          <w:szCs w:val="24"/>
        </w:rPr>
        <w:t>право на</w:t>
      </w:r>
      <w:r w:rsidRPr="0096341C">
        <w:rPr>
          <w:sz w:val="24"/>
          <w:szCs w:val="24"/>
        </w:rPr>
        <w:t xml:space="preserve"> отказ от </w:t>
      </w:r>
      <w:r w:rsidR="002909F5" w:rsidRPr="0096341C">
        <w:rPr>
          <w:sz w:val="24"/>
          <w:szCs w:val="24"/>
        </w:rPr>
        <w:t>приемки работ</w:t>
      </w:r>
      <w:r w:rsidRPr="0096341C">
        <w:rPr>
          <w:sz w:val="24"/>
          <w:szCs w:val="24"/>
        </w:rPr>
        <w:t>, выполненных после даты расторжения.</w:t>
      </w:r>
    </w:p>
    <w:p w14:paraId="0B02DF6B" w14:textId="7C7991CD" w:rsidR="00180B74" w:rsidRDefault="00180B74" w:rsidP="00180B74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9.6. Условия настоящего договора распространяют свое действие на отношения сторон, возникшие с «</w:t>
      </w:r>
      <w:r w:rsidR="00C505ED">
        <w:rPr>
          <w:i/>
          <w:sz w:val="24"/>
          <w:szCs w:val="24"/>
        </w:rPr>
        <w:t>____</w:t>
      </w:r>
      <w:r w:rsidR="000525A1">
        <w:rPr>
          <w:i/>
          <w:sz w:val="24"/>
          <w:szCs w:val="24"/>
        </w:rPr>
        <w:t xml:space="preserve">»        </w:t>
      </w:r>
      <w:bookmarkStart w:id="5" w:name="_GoBack"/>
      <w:bookmarkEnd w:id="5"/>
      <w:r w:rsidR="004E276D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20</w:t>
      </w:r>
      <w:r w:rsidR="004E276D">
        <w:rPr>
          <w:i/>
          <w:sz w:val="24"/>
          <w:szCs w:val="24"/>
        </w:rPr>
        <w:t>16</w:t>
      </w:r>
      <w:r>
        <w:rPr>
          <w:i/>
          <w:sz w:val="24"/>
          <w:szCs w:val="24"/>
        </w:rPr>
        <w:t>г.</w:t>
      </w:r>
    </w:p>
    <w:p w14:paraId="0B02DF6D" w14:textId="77777777" w:rsidR="00E4058F" w:rsidRPr="0096341C" w:rsidRDefault="00E4058F" w:rsidP="00E4058F">
      <w:pPr>
        <w:rPr>
          <w:bCs/>
          <w:sz w:val="24"/>
          <w:szCs w:val="24"/>
        </w:rPr>
      </w:pPr>
    </w:p>
    <w:p w14:paraId="0B02DF6E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10. ПОРЯДОК РАЗРЕШЕНИЯ СПОРОВ</w:t>
      </w:r>
    </w:p>
    <w:p w14:paraId="0B02DF6F" w14:textId="77777777" w:rsidR="00E4058F" w:rsidRPr="0096341C" w:rsidRDefault="00E4058F" w:rsidP="00E4058F">
      <w:pPr>
        <w:pStyle w:val="ab"/>
        <w:tabs>
          <w:tab w:val="left" w:pos="1134"/>
        </w:tabs>
        <w:spacing w:line="240" w:lineRule="auto"/>
        <w:ind w:firstLine="0"/>
        <w:rPr>
          <w:szCs w:val="24"/>
        </w:rPr>
      </w:pPr>
      <w:r w:rsidRPr="0096341C">
        <w:rPr>
          <w:szCs w:val="24"/>
        </w:rPr>
        <w:t>10.1. Рассмотрение споров:</w:t>
      </w:r>
    </w:p>
    <w:p w14:paraId="0B02DF72" w14:textId="4672DF96" w:rsidR="00003FB5" w:rsidRPr="00003FB5" w:rsidRDefault="00E4058F" w:rsidP="00003FB5">
      <w:pPr>
        <w:pStyle w:val="ab"/>
        <w:tabs>
          <w:tab w:val="left" w:pos="1134"/>
        </w:tabs>
        <w:spacing w:line="240" w:lineRule="auto"/>
        <w:rPr>
          <w:i/>
          <w:szCs w:val="24"/>
        </w:rPr>
      </w:pPr>
      <w:r w:rsidRPr="00003FB5">
        <w:rPr>
          <w:szCs w:val="24"/>
        </w:rPr>
        <w:t xml:space="preserve"> </w:t>
      </w:r>
      <w:r w:rsidR="00003FB5" w:rsidRPr="00003FB5">
        <w:rPr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</w:t>
      </w:r>
      <w:r w:rsidR="00003FB5" w:rsidRPr="00003FB5">
        <w:rPr>
          <w:i/>
          <w:szCs w:val="24"/>
        </w:rPr>
        <w:t xml:space="preserve">Арбитражном суде </w:t>
      </w:r>
      <w:r w:rsidR="004E276D">
        <w:t>Республики Карелия</w:t>
      </w:r>
      <w:r w:rsidR="00003FB5" w:rsidRPr="00003FB5">
        <w:rPr>
          <w:i/>
          <w:szCs w:val="24"/>
        </w:rPr>
        <w:t>.</w:t>
      </w:r>
    </w:p>
    <w:p w14:paraId="0B02DF73" w14:textId="20AE464F" w:rsidR="00E4058F" w:rsidRPr="00003FB5" w:rsidRDefault="00B91CEA" w:rsidP="00B91CE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10.2.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14:paraId="0B02DF77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F78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11. КОНФИДЕНЦИАЛЬНОСТЬ</w:t>
      </w:r>
    </w:p>
    <w:p w14:paraId="00B332C6" w14:textId="77777777" w:rsidR="00290FC7" w:rsidRPr="00792AFD" w:rsidRDefault="00E4058F" w:rsidP="00290FC7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341C">
        <w:rPr>
          <w:rFonts w:ascii="Times New Roman" w:hAnsi="Times New Roman" w:cs="Times New Roman"/>
          <w:color w:val="000000"/>
          <w:sz w:val="24"/>
          <w:szCs w:val="24"/>
        </w:rPr>
        <w:t xml:space="preserve">11.1. </w:t>
      </w:r>
      <w:r w:rsidR="00290FC7" w:rsidRPr="00792AFD">
        <w:rPr>
          <w:rFonts w:ascii="Times New Roman" w:hAnsi="Times New Roman" w:cs="Times New Roman"/>
          <w:color w:val="000000"/>
          <w:sz w:val="24"/>
          <w:szCs w:val="24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14:paraId="75AF73D3" w14:textId="77777777" w:rsidR="00290FC7" w:rsidRPr="0096341C" w:rsidRDefault="00290FC7" w:rsidP="00290FC7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2AFD">
        <w:rPr>
          <w:rFonts w:ascii="Times New Roman" w:hAnsi="Times New Roman" w:cs="Times New Roman"/>
          <w:color w:val="000000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14:paraId="66FB51B3" w14:textId="77777777" w:rsidR="00290FC7" w:rsidRPr="00290FC7" w:rsidRDefault="00290FC7" w:rsidP="00290FC7">
      <w:pPr>
        <w:ind w:firstLine="709"/>
        <w:jc w:val="both"/>
        <w:rPr>
          <w:color w:val="000000"/>
          <w:sz w:val="24"/>
          <w:szCs w:val="24"/>
        </w:rPr>
      </w:pPr>
      <w:r w:rsidRPr="00290FC7">
        <w:rPr>
          <w:color w:val="000000"/>
          <w:sz w:val="24"/>
          <w:szCs w:val="24"/>
        </w:rPr>
        <w:t>11.2.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0B02DF7B" w14:textId="7CA929BD" w:rsidR="00E4058F" w:rsidRDefault="00E4058F" w:rsidP="00290FC7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EFC8D87" w14:textId="77777777" w:rsidR="00E63900" w:rsidRDefault="00E63900" w:rsidP="00290FC7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9CE4736" w14:textId="77777777" w:rsidR="00E63900" w:rsidRPr="0096341C" w:rsidRDefault="00E63900" w:rsidP="00290FC7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B02DF7C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lastRenderedPageBreak/>
        <w:t>12.</w:t>
      </w:r>
      <w:r w:rsidRPr="0096341C">
        <w:rPr>
          <w:b/>
          <w:sz w:val="24"/>
          <w:szCs w:val="24"/>
        </w:rPr>
        <w:t xml:space="preserve"> ОСОБЫЕ УСЛОВИЯ. ПРОЧИЕ УСЛОВИЯ</w:t>
      </w:r>
    </w:p>
    <w:p w14:paraId="0B02DF7D" w14:textId="15A92873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r w:rsidR="002909F5" w:rsidRPr="0096341C">
        <w:rPr>
          <w:rFonts w:ascii="Times New Roman" w:hAnsi="Times New Roman" w:cs="Times New Roman"/>
          <w:sz w:val="24"/>
          <w:szCs w:val="24"/>
        </w:rPr>
        <w:t>случаев,</w:t>
      </w:r>
      <w:r w:rsidRPr="0096341C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14:paraId="0B02DF7E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0B02DF7F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0B02DF80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341C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96341C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14:paraId="0B02DF81" w14:textId="72218920" w:rsidR="00E4058F" w:rsidRPr="00180B74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i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r w:rsidR="002909F5" w:rsidRPr="0096341C">
        <w:rPr>
          <w:rStyle w:val="Barcode"/>
          <w:rFonts w:ascii="Times New Roman" w:hAnsi="Times New Roman"/>
          <w:sz w:val="24"/>
          <w:szCs w:val="24"/>
        </w:rPr>
        <w:t>органах Подрядчика</w:t>
      </w:r>
      <w:r w:rsidRPr="0096341C">
        <w:rPr>
          <w:rStyle w:val="Barcode"/>
          <w:rFonts w:ascii="Times New Roman" w:hAnsi="Times New Roman"/>
          <w:sz w:val="24"/>
          <w:szCs w:val="24"/>
        </w:rPr>
        <w:t>, Подрядчик   обязуется представить информацию о таких изменениях течение 5 (Пяти) календарных дней с даты таких изменений, с указанием сведений по форм</w:t>
      </w:r>
      <w:r w:rsidR="004E276D">
        <w:rPr>
          <w:rStyle w:val="Barcode"/>
          <w:rFonts w:ascii="Times New Roman" w:hAnsi="Times New Roman"/>
          <w:sz w:val="24"/>
          <w:szCs w:val="24"/>
        </w:rPr>
        <w:t xml:space="preserve">е, приведенной в Приложении № </w:t>
      </w:r>
      <w:r w:rsidR="00E40C0C">
        <w:rPr>
          <w:rStyle w:val="Barcode"/>
          <w:rFonts w:ascii="Times New Roman" w:hAnsi="Times New Roman"/>
          <w:sz w:val="24"/>
          <w:szCs w:val="24"/>
        </w:rPr>
        <w:t>10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 xml:space="preserve">Информация направляется </w:t>
      </w:r>
      <w:r w:rsidR="003667F6" w:rsidRPr="00F5080D">
        <w:rPr>
          <w:rFonts w:ascii="Times New Roman" w:hAnsi="Times New Roman"/>
        </w:rPr>
        <w:t>khudyakov.ai@karelia.tgc1.ru</w:t>
      </w:r>
      <w:r w:rsidR="003667F6" w:rsidRPr="00180B74">
        <w:rPr>
          <w:rFonts w:ascii="Times New Roman" w:hAnsi="Times New Roman"/>
          <w:i/>
          <w:sz w:val="24"/>
          <w:szCs w:val="24"/>
        </w:rPr>
        <w:t xml:space="preserve">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14:paraId="0B02DF82" w14:textId="5DACF9C7" w:rsidR="00E4058F" w:rsidRPr="0096341C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12.4.2. </w:t>
      </w:r>
      <w:r w:rsidR="00F24808" w:rsidRPr="0096341C">
        <w:rPr>
          <w:rStyle w:val="Barcode"/>
          <w:rFonts w:ascii="Times New Roman" w:hAnsi="Times New Roman"/>
          <w:sz w:val="24"/>
          <w:szCs w:val="24"/>
        </w:rPr>
        <w:t>Заказчик вправе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</w:t>
      </w:r>
      <w:r w:rsidR="00F24808" w:rsidRPr="0096341C">
        <w:rPr>
          <w:rStyle w:val="Barcode"/>
          <w:rFonts w:ascii="Times New Roman" w:hAnsi="Times New Roman"/>
          <w:sz w:val="24"/>
          <w:szCs w:val="24"/>
        </w:rPr>
        <w:t>неисполнения Подрядчиком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r w:rsidR="00F24808" w:rsidRPr="0096341C">
        <w:rPr>
          <w:rStyle w:val="Barcode"/>
          <w:rFonts w:ascii="Times New Roman" w:hAnsi="Times New Roman"/>
          <w:sz w:val="24"/>
          <w:szCs w:val="24"/>
        </w:rPr>
        <w:t>Заказчика об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14:paraId="0B02DF83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14:paraId="0B02DF8B" w14:textId="5B0B93EC" w:rsidR="00E4058F" w:rsidRPr="0096341C" w:rsidRDefault="00E4058F" w:rsidP="0038254E">
      <w:pPr>
        <w:pStyle w:val="ConsPlusNonformat"/>
        <w:widowControl/>
        <w:tabs>
          <w:tab w:val="left" w:pos="1276"/>
        </w:tabs>
        <w:ind w:left="61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12.6.</w:t>
      </w:r>
      <w:r w:rsidR="004E276D">
        <w:rPr>
          <w:rFonts w:ascii="Times New Roman" w:hAnsi="Times New Roman" w:cs="Times New Roman"/>
          <w:sz w:val="24"/>
          <w:szCs w:val="24"/>
        </w:rPr>
        <w:t xml:space="preserve"> </w:t>
      </w:r>
      <w:r w:rsidRPr="009634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341C">
        <w:rPr>
          <w:rFonts w:ascii="Times New Roman" w:hAnsi="Times New Roman" w:cs="Times New Roman"/>
          <w:i/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  <w:r w:rsidRPr="0096341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051F6"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14:paraId="0B02DF8C" w14:textId="77777777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Ни одна из Сторон не вправе уступить право (требование) по настоящему договору третьим лицам без согласия другой Стороны.</w:t>
      </w:r>
    </w:p>
    <w:p w14:paraId="0B02DF8D" w14:textId="798ED448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приложения, </w:t>
      </w:r>
      <w:r w:rsidR="00EB7810" w:rsidRPr="0096341C">
        <w:rPr>
          <w:rFonts w:ascii="Times New Roman" w:hAnsi="Times New Roman" w:cs="Times New Roman"/>
          <w:sz w:val="24"/>
          <w:szCs w:val="24"/>
        </w:rPr>
        <w:t>поименованные в</w:t>
      </w:r>
      <w:r w:rsidRPr="0096341C">
        <w:rPr>
          <w:rFonts w:ascii="Times New Roman" w:hAnsi="Times New Roman" w:cs="Times New Roman"/>
          <w:sz w:val="24"/>
          <w:szCs w:val="24"/>
        </w:rPr>
        <w:t xml:space="preserve"> настоящем Договоре</w:t>
      </w:r>
      <w:r w:rsidR="00E63900">
        <w:rPr>
          <w:rFonts w:ascii="Times New Roman" w:hAnsi="Times New Roman" w:cs="Times New Roman"/>
          <w:sz w:val="24"/>
          <w:szCs w:val="24"/>
        </w:rPr>
        <w:t>,</w:t>
      </w:r>
      <w:r w:rsidRPr="0096341C">
        <w:rPr>
          <w:rFonts w:ascii="Times New Roman" w:hAnsi="Times New Roman" w:cs="Times New Roman"/>
          <w:sz w:val="24"/>
          <w:szCs w:val="24"/>
        </w:rPr>
        <w:t xml:space="preserve"> являются неотъемлемой его частью:  </w:t>
      </w:r>
    </w:p>
    <w:p w14:paraId="0B02DF8E" w14:textId="77777777" w:rsidR="00E4058F" w:rsidRPr="0096341C" w:rsidRDefault="00E4058F" w:rsidP="00E4058F">
      <w:pPr>
        <w:pStyle w:val="2"/>
        <w:rPr>
          <w:szCs w:val="24"/>
          <w:lang w:val="ru-RU"/>
        </w:rPr>
      </w:pPr>
    </w:p>
    <w:p w14:paraId="0B02DF8F" w14:textId="77777777" w:rsidR="00E4058F" w:rsidRPr="0096341C" w:rsidRDefault="00E4058F" w:rsidP="00E4058F">
      <w:pPr>
        <w:pStyle w:val="2"/>
        <w:rPr>
          <w:b/>
          <w:szCs w:val="24"/>
        </w:rPr>
      </w:pPr>
      <w:r w:rsidRPr="0096341C">
        <w:rPr>
          <w:b/>
          <w:szCs w:val="24"/>
        </w:rPr>
        <w:t>ПРИЛОЖЕНИЯ:</w:t>
      </w:r>
    </w:p>
    <w:p w14:paraId="0B02DF90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szCs w:val="24"/>
        </w:rPr>
        <w:t>Приложение № 1: Техническое задание</w:t>
      </w:r>
      <w:r w:rsidRPr="0096341C">
        <w:rPr>
          <w:i/>
          <w:szCs w:val="24"/>
        </w:rPr>
        <w:t>.</w:t>
      </w:r>
    </w:p>
    <w:p w14:paraId="0B02DF91" w14:textId="3F2886EC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</w:t>
      </w:r>
      <w:r w:rsidR="00F5080D">
        <w:rPr>
          <w:i/>
          <w:szCs w:val="24"/>
        </w:rPr>
        <w:t>иложение № 2:  График выполнения</w:t>
      </w:r>
      <w:r w:rsidRPr="0096341C">
        <w:rPr>
          <w:i/>
          <w:szCs w:val="24"/>
        </w:rPr>
        <w:t xml:space="preserve"> работ.</w:t>
      </w:r>
    </w:p>
    <w:p w14:paraId="0B02DF92" w14:textId="77777777" w:rsidR="00E4058F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96341C">
        <w:rPr>
          <w:szCs w:val="24"/>
        </w:rPr>
        <w:t>Приложение № 3:  Смета.</w:t>
      </w:r>
    </w:p>
    <w:p w14:paraId="6B10C877" w14:textId="65FC221F" w:rsidR="00664CB1" w:rsidRPr="0096341C" w:rsidRDefault="00664CB1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>
        <w:rPr>
          <w:szCs w:val="24"/>
          <w:lang w:val="ru-RU"/>
        </w:rPr>
        <w:t>Приложение № 4: График оплаты выполненных работ.</w:t>
      </w:r>
    </w:p>
    <w:p w14:paraId="0B02DF95" w14:textId="21113834" w:rsidR="00E4058F" w:rsidRPr="00B91CEA" w:rsidRDefault="00B91CEA" w:rsidP="00F27257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>
        <w:rPr>
          <w:i/>
          <w:szCs w:val="24"/>
        </w:rPr>
        <w:t xml:space="preserve">Приложение № </w:t>
      </w:r>
      <w:r w:rsidR="00664CB1">
        <w:rPr>
          <w:i/>
          <w:szCs w:val="24"/>
          <w:lang w:val="ru-RU"/>
        </w:rPr>
        <w:t>5</w:t>
      </w:r>
      <w:r>
        <w:rPr>
          <w:i/>
          <w:szCs w:val="24"/>
        </w:rPr>
        <w:t xml:space="preserve">: </w:t>
      </w:r>
      <w:r w:rsidR="00E4058F" w:rsidRPr="00B91CEA">
        <w:rPr>
          <w:i/>
          <w:szCs w:val="24"/>
        </w:rPr>
        <w:t xml:space="preserve"> Экологическ</w:t>
      </w:r>
      <w:r w:rsidR="00E4058F" w:rsidRPr="00B91CEA">
        <w:rPr>
          <w:i/>
          <w:szCs w:val="24"/>
          <w:lang w:val="ru-RU"/>
        </w:rPr>
        <w:t>ая политика</w:t>
      </w:r>
      <w:r w:rsidR="00E4058F" w:rsidRPr="00B91CEA">
        <w:rPr>
          <w:i/>
          <w:szCs w:val="24"/>
        </w:rPr>
        <w:t xml:space="preserve"> </w:t>
      </w:r>
    </w:p>
    <w:p w14:paraId="0B02DF97" w14:textId="73AD0855" w:rsidR="00E4058F" w:rsidRPr="0096341C" w:rsidRDefault="00E4058F" w:rsidP="00E4058F">
      <w:pPr>
        <w:pStyle w:val="Heading70"/>
        <w:keepNext/>
        <w:keepLines/>
        <w:numPr>
          <w:ilvl w:val="0"/>
          <w:numId w:val="16"/>
        </w:numPr>
        <w:shd w:val="clear" w:color="auto" w:fill="auto"/>
        <w:tabs>
          <w:tab w:val="left" w:pos="851"/>
        </w:tabs>
        <w:spacing w:after="0" w:line="240" w:lineRule="auto"/>
        <w:ind w:left="851" w:right="700" w:hanging="425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 xml:space="preserve">Приложение № </w:t>
      </w:r>
      <w:r w:rsidR="00664CB1">
        <w:rPr>
          <w:rFonts w:ascii="Times New Roman" w:hAnsi="Times New Roman" w:cs="Times New Roman"/>
          <w:i/>
        </w:rPr>
        <w:t>6</w:t>
      </w:r>
      <w:r w:rsidRPr="0096341C">
        <w:rPr>
          <w:rFonts w:ascii="Times New Roman" w:hAnsi="Times New Roman" w:cs="Times New Roman"/>
          <w:i/>
        </w:rPr>
        <w:t>: Требования по охране труда, промышленной безопасности и охране окружающей среды.</w:t>
      </w:r>
    </w:p>
    <w:p w14:paraId="0B02DF98" w14:textId="4C5549BE" w:rsidR="00E4058F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 Приложение № </w:t>
      </w:r>
      <w:r w:rsidR="00664CB1">
        <w:rPr>
          <w:i/>
          <w:sz w:val="24"/>
          <w:szCs w:val="24"/>
        </w:rPr>
        <w:t>7</w:t>
      </w:r>
      <w:r w:rsidR="004E276D" w:rsidRPr="0096341C">
        <w:rPr>
          <w:i/>
          <w:sz w:val="24"/>
          <w:szCs w:val="24"/>
        </w:rPr>
        <w:t>: Порядок</w:t>
      </w:r>
      <w:r w:rsidRPr="0096341C">
        <w:rPr>
          <w:i/>
          <w:sz w:val="24"/>
          <w:szCs w:val="24"/>
        </w:rPr>
        <w:t xml:space="preserve">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14:paraId="143798F2" w14:textId="778E7296" w:rsidR="000627E2" w:rsidRPr="008F067E" w:rsidRDefault="00044045" w:rsidP="000627E2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0627E2">
        <w:rPr>
          <w:i/>
          <w:sz w:val="24"/>
          <w:szCs w:val="24"/>
        </w:rPr>
        <w:t xml:space="preserve">Приложение № </w:t>
      </w:r>
      <w:r w:rsidR="00664CB1">
        <w:rPr>
          <w:i/>
          <w:sz w:val="24"/>
          <w:szCs w:val="24"/>
        </w:rPr>
        <w:t>8</w:t>
      </w:r>
      <w:r w:rsidRPr="000627E2">
        <w:rPr>
          <w:i/>
          <w:sz w:val="24"/>
          <w:szCs w:val="24"/>
        </w:rPr>
        <w:t xml:space="preserve">: </w:t>
      </w:r>
      <w:r w:rsidR="000627E2" w:rsidRPr="008F067E">
        <w:rPr>
          <w:i/>
          <w:sz w:val="24"/>
          <w:szCs w:val="24"/>
        </w:rPr>
        <w:t>Перечень и порядок страхования рисков.</w:t>
      </w:r>
    </w:p>
    <w:p w14:paraId="0B02DF9A" w14:textId="4E4B7EE6" w:rsidR="00E4058F" w:rsidRPr="000627E2" w:rsidRDefault="00E4058F" w:rsidP="00BF7CCE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0627E2">
        <w:rPr>
          <w:i/>
          <w:sz w:val="24"/>
          <w:szCs w:val="24"/>
        </w:rPr>
        <w:t xml:space="preserve">Приложение № </w:t>
      </w:r>
      <w:r w:rsidR="00664CB1">
        <w:rPr>
          <w:i/>
          <w:sz w:val="24"/>
          <w:szCs w:val="24"/>
        </w:rPr>
        <w:t>9</w:t>
      </w:r>
      <w:r w:rsidRPr="000627E2">
        <w:rPr>
          <w:i/>
          <w:sz w:val="24"/>
          <w:szCs w:val="24"/>
        </w:rPr>
        <w:t xml:space="preserve">: </w:t>
      </w:r>
      <w:r w:rsidR="000627E2" w:rsidRPr="000627E2">
        <w:rPr>
          <w:i/>
          <w:sz w:val="24"/>
          <w:szCs w:val="24"/>
        </w:rPr>
        <w:t>Форма Акта сдачи-приемки выполненных работ.</w:t>
      </w:r>
    </w:p>
    <w:p w14:paraId="0B02DF9B" w14:textId="39536737" w:rsidR="00E4058F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 w:rsidRPr="0096341C">
        <w:rPr>
          <w:sz w:val="24"/>
          <w:szCs w:val="24"/>
        </w:rPr>
        <w:t xml:space="preserve">Приложение № </w:t>
      </w:r>
      <w:r w:rsidR="00664CB1">
        <w:rPr>
          <w:sz w:val="24"/>
          <w:szCs w:val="24"/>
        </w:rPr>
        <w:t>10</w:t>
      </w:r>
      <w:r w:rsidR="004E276D">
        <w:rPr>
          <w:sz w:val="24"/>
          <w:szCs w:val="24"/>
        </w:rPr>
        <w:t>:</w:t>
      </w:r>
      <w:r w:rsidR="004E276D" w:rsidRPr="0096341C">
        <w:rPr>
          <w:sz w:val="24"/>
          <w:szCs w:val="24"/>
        </w:rPr>
        <w:t xml:space="preserve"> Форма</w:t>
      </w:r>
      <w:r w:rsidRPr="0096341C">
        <w:rPr>
          <w:sz w:val="24"/>
          <w:szCs w:val="24"/>
        </w:rPr>
        <w:t xml:space="preserve"> «Сведения об изменении информации о цепочке собственников, </w:t>
      </w:r>
      <w:r w:rsidR="004E276D" w:rsidRPr="0096341C">
        <w:rPr>
          <w:sz w:val="24"/>
          <w:szCs w:val="24"/>
        </w:rPr>
        <w:t>включая бенефициаров</w:t>
      </w:r>
      <w:r w:rsidR="004E276D">
        <w:rPr>
          <w:sz w:val="24"/>
          <w:szCs w:val="24"/>
        </w:rPr>
        <w:t xml:space="preserve"> (в том числе конечных).</w:t>
      </w:r>
    </w:p>
    <w:p w14:paraId="0B02DF9C" w14:textId="030B555A" w:rsidR="00C36D24" w:rsidRPr="0096341C" w:rsidRDefault="00C36D24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 w:rsidRPr="00C36D24">
        <w:rPr>
          <w:sz w:val="24"/>
          <w:szCs w:val="24"/>
        </w:rPr>
        <w:t>Приложение №</w:t>
      </w:r>
      <w:r w:rsidR="008F067E">
        <w:rPr>
          <w:sz w:val="24"/>
          <w:szCs w:val="24"/>
        </w:rPr>
        <w:t xml:space="preserve"> </w:t>
      </w:r>
      <w:r w:rsidR="00044045">
        <w:rPr>
          <w:sz w:val="24"/>
          <w:szCs w:val="24"/>
        </w:rPr>
        <w:t>1</w:t>
      </w:r>
      <w:r w:rsidR="00664CB1">
        <w:rPr>
          <w:sz w:val="24"/>
          <w:szCs w:val="24"/>
        </w:rPr>
        <w:t>1</w:t>
      </w:r>
      <w:r w:rsidR="004E276D">
        <w:rPr>
          <w:sz w:val="24"/>
          <w:szCs w:val="24"/>
        </w:rPr>
        <w:t>:</w:t>
      </w:r>
      <w:r w:rsidRPr="00C36D24">
        <w:rPr>
          <w:sz w:val="24"/>
          <w:szCs w:val="24"/>
        </w:rPr>
        <w:t xml:space="preserve"> Соглашение о предоставлении сведений.</w:t>
      </w:r>
    </w:p>
    <w:p w14:paraId="0B02DF9F" w14:textId="77777777" w:rsidR="00E4058F" w:rsidRPr="0096341C" w:rsidRDefault="00E4058F" w:rsidP="00E4058F">
      <w:pPr>
        <w:ind w:firstLine="720"/>
        <w:jc w:val="both"/>
        <w:rPr>
          <w:sz w:val="24"/>
          <w:szCs w:val="24"/>
        </w:rPr>
      </w:pPr>
    </w:p>
    <w:p w14:paraId="0B02DFA0" w14:textId="77777777" w:rsidR="00E4058F" w:rsidRPr="0096341C" w:rsidRDefault="00E4058F" w:rsidP="00E4058F">
      <w:pPr>
        <w:ind w:firstLine="720"/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13. РЕКВИЗИТЫ И АДРЕСА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8"/>
        <w:gridCol w:w="5270"/>
      </w:tblGrid>
      <w:tr w:rsidR="00E4058F" w:rsidRPr="0096341C" w14:paraId="0B02DFA4" w14:textId="77777777" w:rsidTr="00F5080D"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A2" w14:textId="79705F9C" w:rsidR="00E4058F" w:rsidRPr="0096341C" w:rsidRDefault="00E4058F">
            <w:pPr>
              <w:jc w:val="both"/>
              <w:rPr>
                <w:b/>
                <w:sz w:val="24"/>
                <w:szCs w:val="24"/>
              </w:rPr>
            </w:pPr>
            <w:r w:rsidRPr="0096341C">
              <w:rPr>
                <w:b/>
                <w:sz w:val="24"/>
                <w:szCs w:val="24"/>
              </w:rPr>
              <w:t xml:space="preserve">Заказчик: </w:t>
            </w:r>
            <w:r w:rsidR="004E276D" w:rsidRPr="004E276D">
              <w:rPr>
                <w:sz w:val="24"/>
                <w:szCs w:val="24"/>
              </w:rPr>
              <w:t>ОАО «Территориальная генерирующая компания №1»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A3" w14:textId="77777777" w:rsidR="00E4058F" w:rsidRPr="0096341C" w:rsidRDefault="00E4058F">
            <w:pPr>
              <w:rPr>
                <w:b/>
                <w:sz w:val="24"/>
                <w:szCs w:val="24"/>
              </w:rPr>
            </w:pPr>
            <w:r w:rsidRPr="0096341C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E4058F" w:rsidRPr="0096341C" w14:paraId="0B02DFBD" w14:textId="77777777" w:rsidTr="00F5080D"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64F0" w14:textId="76C8AB10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ОГРН </w:t>
            </w:r>
            <w:r>
              <w:rPr>
                <w:sz w:val="22"/>
                <w:szCs w:val="22"/>
              </w:rPr>
              <w:t>1057810153400</w:t>
            </w:r>
            <w:r w:rsidR="00B608BE">
              <w:rPr>
                <w:sz w:val="22"/>
                <w:szCs w:val="22"/>
              </w:rPr>
              <w:t xml:space="preserve">, </w:t>
            </w:r>
            <w:r w:rsidRPr="00D61B03">
              <w:rPr>
                <w:sz w:val="22"/>
                <w:szCs w:val="22"/>
              </w:rPr>
              <w:t>ИНН</w:t>
            </w:r>
            <w:r>
              <w:rPr>
                <w:sz w:val="22"/>
                <w:szCs w:val="22"/>
              </w:rPr>
              <w:t xml:space="preserve"> </w:t>
            </w:r>
            <w:r w:rsidRPr="00D61B03">
              <w:rPr>
                <w:sz w:val="22"/>
                <w:szCs w:val="22"/>
              </w:rPr>
              <w:t>7841312071</w:t>
            </w:r>
          </w:p>
          <w:p w14:paraId="115D1F43" w14:textId="4D46A32A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lastRenderedPageBreak/>
              <w:t>КПП 780501001</w:t>
            </w:r>
          </w:p>
          <w:p w14:paraId="3C84F92C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Юридический адрес: 198188, Российская Федерация, г. Санкт-Петербург, ул. Броневая, д.6, литер Б</w:t>
            </w:r>
          </w:p>
          <w:p w14:paraId="5457F0CA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Фактический адрес197198, г. Санкт-Петербург, пр. Добролюбова, д.16, корп. 2, литер А, Бизнес-центр «Арена Холл»</w:t>
            </w:r>
          </w:p>
          <w:p w14:paraId="4CBD4D20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Почтовый адрес197198, г. Санкт-Петербург, </w:t>
            </w:r>
          </w:p>
          <w:p w14:paraId="15449301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пр. Добролюбова, д.16, корп. 2, литер А, Бизнес-центр «Арена Холл»</w:t>
            </w:r>
          </w:p>
          <w:p w14:paraId="02C840B1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Р/с 40702810309000000005  </w:t>
            </w:r>
          </w:p>
          <w:p w14:paraId="57668A09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в ОАО «АБ «РОССИЯ» г. Санкт-Петербург</w:t>
            </w:r>
          </w:p>
          <w:p w14:paraId="13CA5CE8" w14:textId="67830830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К/</w:t>
            </w:r>
            <w:proofErr w:type="spellStart"/>
            <w:r w:rsidRPr="00D61B03">
              <w:rPr>
                <w:sz w:val="22"/>
                <w:szCs w:val="22"/>
              </w:rPr>
              <w:t>сч</w:t>
            </w:r>
            <w:proofErr w:type="spellEnd"/>
            <w:r w:rsidRPr="00D61B03">
              <w:rPr>
                <w:sz w:val="22"/>
                <w:szCs w:val="22"/>
              </w:rPr>
              <w:t xml:space="preserve"> </w:t>
            </w:r>
            <w:r w:rsidR="00F5080D">
              <w:rPr>
                <w:sz w:val="22"/>
                <w:szCs w:val="22"/>
              </w:rPr>
              <w:t>30101810800000000861,</w:t>
            </w:r>
          </w:p>
          <w:p w14:paraId="572456AB" w14:textId="6905BB5C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БИК 044030861</w:t>
            </w:r>
          </w:p>
          <w:p w14:paraId="281DBB2F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Филиал «Карельский» ОАО «ТГК-1»</w:t>
            </w:r>
          </w:p>
          <w:p w14:paraId="3E5949E3" w14:textId="77777777" w:rsidR="00B608BE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Адрес: 185035, г. Петрозаводск, </w:t>
            </w:r>
          </w:p>
          <w:p w14:paraId="17A2C47B" w14:textId="02746B8D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ул. Кирова, 43,</w:t>
            </w:r>
          </w:p>
          <w:p w14:paraId="5A586452" w14:textId="650330FF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ИНН 7841312071, КПП 100102001, </w:t>
            </w:r>
          </w:p>
          <w:p w14:paraId="0B02DFAD" w14:textId="1F5C50CE" w:rsidR="00E4058F" w:rsidRPr="00D61B03" w:rsidRDefault="00F5080D" w:rsidP="00D61B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D61B03" w:rsidRPr="00D61B03">
              <w:rPr>
                <w:sz w:val="22"/>
                <w:szCs w:val="22"/>
              </w:rPr>
              <w:t>елефон:/ факс (8142) 70-33-48/</w:t>
            </w:r>
            <w:r w:rsidR="00D61B03">
              <w:rPr>
                <w:sz w:val="22"/>
                <w:szCs w:val="22"/>
              </w:rPr>
              <w:t xml:space="preserve"> </w:t>
            </w:r>
            <w:r w:rsidR="00D61B03" w:rsidRPr="00D61B03">
              <w:rPr>
                <w:sz w:val="22"/>
                <w:szCs w:val="22"/>
              </w:rPr>
              <w:t>78-48-29</w:t>
            </w:r>
          </w:p>
          <w:p w14:paraId="0B02DFB0" w14:textId="7C5FA566" w:rsidR="00E4058F" w:rsidRPr="0096341C" w:rsidRDefault="00E4058F">
            <w:pPr>
              <w:rPr>
                <w:sz w:val="24"/>
                <w:szCs w:val="24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B1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lastRenderedPageBreak/>
              <w:t>ОГРН _______________________</w:t>
            </w:r>
          </w:p>
          <w:p w14:paraId="0B02DFB2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lastRenderedPageBreak/>
              <w:t>ИНН  _______________________</w:t>
            </w:r>
          </w:p>
          <w:p w14:paraId="0B02DFB3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КПП  _______________________</w:t>
            </w:r>
          </w:p>
          <w:p w14:paraId="0B02DFB4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Юридический адрес: ______________________</w:t>
            </w:r>
          </w:p>
          <w:p w14:paraId="0B02DFB5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Фактический адрес: _______________________</w:t>
            </w:r>
          </w:p>
          <w:p w14:paraId="0B02DFB6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Почтовый адрес:  ________________________</w:t>
            </w:r>
          </w:p>
          <w:p w14:paraId="0B02DFB7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Р/</w:t>
            </w:r>
            <w:proofErr w:type="spellStart"/>
            <w:r w:rsidRPr="0096341C">
              <w:rPr>
                <w:sz w:val="24"/>
                <w:szCs w:val="24"/>
              </w:rPr>
              <w:t>сч</w:t>
            </w:r>
            <w:proofErr w:type="spellEnd"/>
            <w:r w:rsidRPr="0096341C">
              <w:rPr>
                <w:sz w:val="24"/>
                <w:szCs w:val="24"/>
              </w:rPr>
              <w:t xml:space="preserve">  ___________________________________</w:t>
            </w:r>
          </w:p>
          <w:p w14:paraId="0B02DFB8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в ______________________________________</w:t>
            </w:r>
          </w:p>
          <w:p w14:paraId="0B02DFB9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К/</w:t>
            </w:r>
            <w:proofErr w:type="spellStart"/>
            <w:r w:rsidRPr="0096341C">
              <w:rPr>
                <w:sz w:val="24"/>
                <w:szCs w:val="24"/>
              </w:rPr>
              <w:t>сч</w:t>
            </w:r>
            <w:proofErr w:type="spellEnd"/>
            <w:r w:rsidRPr="0096341C">
              <w:rPr>
                <w:sz w:val="24"/>
                <w:szCs w:val="24"/>
              </w:rPr>
              <w:t xml:space="preserve"> ___________________________________</w:t>
            </w:r>
          </w:p>
          <w:p w14:paraId="0B02DFBA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БИК ___________________________________</w:t>
            </w:r>
          </w:p>
          <w:p w14:paraId="0B02DFBB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ОКПО __________________________________</w:t>
            </w:r>
          </w:p>
          <w:p w14:paraId="0B02DFBC" w14:textId="77777777" w:rsidR="00E4058F" w:rsidRPr="0096341C" w:rsidRDefault="00E4058F">
            <w:pPr>
              <w:jc w:val="center"/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ОКОНХ___________________________________</w:t>
            </w:r>
          </w:p>
        </w:tc>
      </w:tr>
      <w:tr w:rsidR="00E4058F" w:rsidRPr="0096341C" w14:paraId="0B02DFBF" w14:textId="77777777" w:rsidTr="00F5080D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BE" w14:textId="77777777" w:rsidR="00E4058F" w:rsidRPr="0096341C" w:rsidRDefault="00E4058F">
            <w:pPr>
              <w:jc w:val="both"/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lastRenderedPageBreak/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0B02DFC0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FC1" w14:textId="77777777" w:rsidR="00E4058F" w:rsidRPr="0096341C" w:rsidRDefault="00E4058F" w:rsidP="00E4058F">
      <w:pPr>
        <w:pStyle w:val="2"/>
        <w:rPr>
          <w:szCs w:val="24"/>
        </w:rPr>
      </w:pPr>
    </w:p>
    <w:p w14:paraId="0B02DFC2" w14:textId="77777777" w:rsidR="00E4058F" w:rsidRPr="0096341C" w:rsidRDefault="00E4058F" w:rsidP="00E4058F">
      <w:pPr>
        <w:pStyle w:val="2"/>
        <w:jc w:val="center"/>
        <w:rPr>
          <w:b/>
          <w:szCs w:val="24"/>
        </w:rPr>
      </w:pPr>
      <w:r w:rsidRPr="0096341C">
        <w:rPr>
          <w:b/>
          <w:szCs w:val="24"/>
        </w:rPr>
        <w:t>1</w:t>
      </w:r>
      <w:r w:rsidRPr="0096341C">
        <w:rPr>
          <w:b/>
          <w:szCs w:val="24"/>
          <w:lang w:val="ru-RU"/>
        </w:rPr>
        <w:t>4</w:t>
      </w:r>
      <w:r w:rsidRPr="0096341C">
        <w:rPr>
          <w:b/>
          <w:szCs w:val="24"/>
        </w:rPr>
        <w:t>. ПОДПИСИ И ПЕЧАТИ СТОРОН</w:t>
      </w:r>
    </w:p>
    <w:p w14:paraId="0B02DFC3" w14:textId="77777777" w:rsidR="00E4058F" w:rsidRPr="0096341C" w:rsidRDefault="00E4058F" w:rsidP="00E4058F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от ЗАКАЗЧИКА:</w:t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  <w:u w:val="single"/>
        </w:rPr>
        <w:t>от ПОДРЯДЧИКА:</w:t>
      </w:r>
    </w:p>
    <w:p w14:paraId="0B02DFC4" w14:textId="77777777" w:rsidR="00E4058F" w:rsidRPr="0096341C" w:rsidRDefault="00E4058F" w:rsidP="00E4058F">
      <w:pPr>
        <w:pStyle w:val="2"/>
        <w:rPr>
          <w:bCs/>
          <w:szCs w:val="24"/>
        </w:rPr>
      </w:pPr>
    </w:p>
    <w:p w14:paraId="2CF60F50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>Заместитель генерального директора-                                                                                                директор филиала «Карельский» ОАО «ТГК-1»</w:t>
      </w:r>
    </w:p>
    <w:p w14:paraId="76B635F8" w14:textId="77777777" w:rsidR="00D61B03" w:rsidRPr="00D61B03" w:rsidRDefault="00D61B03" w:rsidP="00D61B03">
      <w:pPr>
        <w:rPr>
          <w:sz w:val="24"/>
          <w:szCs w:val="24"/>
        </w:rPr>
      </w:pPr>
    </w:p>
    <w:p w14:paraId="474156FE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>__________________В.В. Белов</w:t>
      </w:r>
      <w:r w:rsidRPr="00D61B03">
        <w:rPr>
          <w:sz w:val="24"/>
          <w:szCs w:val="24"/>
        </w:rPr>
        <w:tab/>
      </w:r>
    </w:p>
    <w:p w14:paraId="30B31754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ab/>
      </w:r>
    </w:p>
    <w:p w14:paraId="6192CF2D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>«____»_______________2016   г.</w:t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</w:t>
      </w:r>
      <w:r w:rsidRPr="00D61B03">
        <w:rPr>
          <w:sz w:val="24"/>
          <w:szCs w:val="24"/>
        </w:rPr>
        <w:tab/>
        <w:t xml:space="preserve"> </w:t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          </w:t>
      </w:r>
    </w:p>
    <w:p w14:paraId="5822CD22" w14:textId="77777777" w:rsidR="00D61B03" w:rsidRPr="00D61B03" w:rsidRDefault="00D61B03" w:rsidP="00D61B03">
      <w:pPr>
        <w:rPr>
          <w:sz w:val="24"/>
          <w:szCs w:val="24"/>
        </w:rPr>
      </w:pPr>
    </w:p>
    <w:p w14:paraId="4A247EBF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 xml:space="preserve">Главный бухгалтер </w:t>
      </w:r>
    </w:p>
    <w:p w14:paraId="751F46B7" w14:textId="3FC7FED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 xml:space="preserve">филиала «Карельский» </w:t>
      </w:r>
      <w:r w:rsidR="002909F5" w:rsidRPr="00D61B03">
        <w:rPr>
          <w:sz w:val="24"/>
          <w:szCs w:val="24"/>
        </w:rPr>
        <w:t>ОАО «</w:t>
      </w:r>
      <w:r w:rsidRPr="00D61B03">
        <w:rPr>
          <w:sz w:val="24"/>
          <w:szCs w:val="24"/>
        </w:rPr>
        <w:t>ТГК-1»</w:t>
      </w:r>
    </w:p>
    <w:p w14:paraId="4BE8D8CF" w14:textId="77777777" w:rsidR="00D61B03" w:rsidRPr="00D61B03" w:rsidRDefault="00D61B03" w:rsidP="00D61B03">
      <w:pPr>
        <w:rPr>
          <w:sz w:val="24"/>
          <w:szCs w:val="24"/>
        </w:rPr>
      </w:pPr>
    </w:p>
    <w:p w14:paraId="0B02DFC6" w14:textId="3ED260A1" w:rsidR="00BE512C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>__________________ Е.В. Герлиц</w:t>
      </w:r>
      <w:r w:rsidRPr="00F83560">
        <w:t xml:space="preserve">   </w:t>
      </w:r>
    </w:p>
    <w:p w14:paraId="0B02DFC7" w14:textId="77777777" w:rsidR="00C36D24" w:rsidRDefault="00C36D24" w:rsidP="000F1BFE">
      <w:pPr>
        <w:rPr>
          <w:sz w:val="24"/>
          <w:szCs w:val="24"/>
        </w:rPr>
      </w:pPr>
    </w:p>
    <w:p w14:paraId="0B02DFC8" w14:textId="77777777" w:rsidR="00C36D24" w:rsidRDefault="00C36D24" w:rsidP="000F1BFE">
      <w:pPr>
        <w:rPr>
          <w:sz w:val="24"/>
          <w:szCs w:val="24"/>
        </w:rPr>
      </w:pPr>
    </w:p>
    <w:p w14:paraId="0B02DFC9" w14:textId="77777777" w:rsidR="00C36D24" w:rsidRDefault="00C36D24" w:rsidP="000F1BFE">
      <w:pPr>
        <w:rPr>
          <w:sz w:val="24"/>
          <w:szCs w:val="24"/>
        </w:rPr>
      </w:pPr>
    </w:p>
    <w:p w14:paraId="0B02DFCA" w14:textId="77777777" w:rsidR="00C36D24" w:rsidRDefault="00C36D24" w:rsidP="000F1BFE">
      <w:pPr>
        <w:rPr>
          <w:sz w:val="24"/>
          <w:szCs w:val="24"/>
        </w:rPr>
      </w:pPr>
    </w:p>
    <w:p w14:paraId="4BD559B8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0BD17E3F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7EE4FE97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3207E08A" w14:textId="77777777" w:rsidR="00B91CEA" w:rsidRDefault="00B91CEA" w:rsidP="00C36D24">
      <w:pPr>
        <w:ind w:left="6420"/>
        <w:jc w:val="right"/>
        <w:rPr>
          <w:color w:val="000000"/>
          <w:sz w:val="24"/>
          <w:szCs w:val="24"/>
        </w:rPr>
      </w:pPr>
    </w:p>
    <w:p w14:paraId="1C54F838" w14:textId="77777777" w:rsidR="00EB7810" w:rsidRDefault="00EB7810" w:rsidP="00C36D24">
      <w:pPr>
        <w:ind w:left="6420"/>
        <w:jc w:val="right"/>
        <w:rPr>
          <w:color w:val="000000"/>
          <w:sz w:val="24"/>
          <w:szCs w:val="24"/>
        </w:rPr>
      </w:pPr>
    </w:p>
    <w:p w14:paraId="02C343C1" w14:textId="77777777" w:rsidR="00EB7810" w:rsidRDefault="00EB7810" w:rsidP="00C36D24">
      <w:pPr>
        <w:ind w:left="6420"/>
        <w:jc w:val="right"/>
        <w:rPr>
          <w:color w:val="000000"/>
          <w:sz w:val="24"/>
          <w:szCs w:val="24"/>
        </w:rPr>
      </w:pPr>
    </w:p>
    <w:p w14:paraId="180AFA90" w14:textId="77777777" w:rsidR="00EB7810" w:rsidRDefault="00EB7810" w:rsidP="00C36D24">
      <w:pPr>
        <w:ind w:left="6420"/>
        <w:jc w:val="right"/>
        <w:rPr>
          <w:color w:val="000000"/>
          <w:sz w:val="24"/>
          <w:szCs w:val="24"/>
        </w:rPr>
      </w:pPr>
    </w:p>
    <w:p w14:paraId="4119E5A5" w14:textId="77777777" w:rsidR="003667F6" w:rsidRDefault="003667F6" w:rsidP="00C36D24">
      <w:pPr>
        <w:ind w:left="6420"/>
        <w:jc w:val="right"/>
        <w:rPr>
          <w:color w:val="000000"/>
          <w:sz w:val="24"/>
          <w:szCs w:val="24"/>
        </w:rPr>
      </w:pPr>
    </w:p>
    <w:p w14:paraId="198BC83B" w14:textId="77777777" w:rsidR="003667F6" w:rsidRDefault="003667F6" w:rsidP="00C36D24">
      <w:pPr>
        <w:ind w:left="6420"/>
        <w:jc w:val="right"/>
        <w:rPr>
          <w:color w:val="000000"/>
          <w:sz w:val="24"/>
          <w:szCs w:val="24"/>
        </w:rPr>
      </w:pPr>
    </w:p>
    <w:p w14:paraId="783B29AC" w14:textId="77777777" w:rsidR="00EB7810" w:rsidRDefault="00EB7810" w:rsidP="00C36D24">
      <w:pPr>
        <w:ind w:left="6420"/>
        <w:jc w:val="right"/>
        <w:rPr>
          <w:color w:val="000000"/>
          <w:sz w:val="24"/>
          <w:szCs w:val="24"/>
        </w:rPr>
      </w:pPr>
    </w:p>
    <w:p w14:paraId="10BAA7A5" w14:textId="77777777" w:rsidR="00EB7810" w:rsidRDefault="00EB7810" w:rsidP="00C36D24">
      <w:pPr>
        <w:ind w:left="6420"/>
        <w:jc w:val="right"/>
        <w:rPr>
          <w:color w:val="000000"/>
          <w:sz w:val="24"/>
          <w:szCs w:val="24"/>
        </w:rPr>
      </w:pPr>
    </w:p>
    <w:p w14:paraId="0B02DFCB" w14:textId="0280409F" w:rsidR="00C36D24" w:rsidRPr="000051F6" w:rsidRDefault="00C36D24" w:rsidP="00C36D24">
      <w:pPr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lastRenderedPageBreak/>
        <w:t xml:space="preserve">Приложение № </w:t>
      </w:r>
      <w:r w:rsidR="00044045">
        <w:rPr>
          <w:color w:val="000000"/>
          <w:sz w:val="24"/>
          <w:szCs w:val="24"/>
        </w:rPr>
        <w:t>1</w:t>
      </w:r>
      <w:r w:rsidR="00664CB1">
        <w:rPr>
          <w:color w:val="000000"/>
          <w:sz w:val="24"/>
          <w:szCs w:val="24"/>
        </w:rPr>
        <w:t>1</w:t>
      </w:r>
    </w:p>
    <w:p w14:paraId="0B02DFCC" w14:textId="77777777" w:rsidR="00C36D24" w:rsidRPr="00C36D24" w:rsidRDefault="00C36D24" w:rsidP="00C36D24">
      <w:pPr>
        <w:tabs>
          <w:tab w:val="left" w:leader="underscore" w:pos="8472"/>
        </w:tabs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t>к договору №</w:t>
      </w:r>
      <w:r w:rsidRPr="00C36D24">
        <w:rPr>
          <w:color w:val="000000"/>
          <w:sz w:val="24"/>
          <w:szCs w:val="24"/>
        </w:rPr>
        <w:tab/>
      </w:r>
    </w:p>
    <w:p w14:paraId="0B02DFCD" w14:textId="29E48FAF" w:rsidR="00C36D24" w:rsidRPr="00C36D24" w:rsidRDefault="00C36D24" w:rsidP="00C36D24">
      <w:pPr>
        <w:tabs>
          <w:tab w:val="left" w:leader="underscore" w:pos="7914"/>
        </w:tabs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t xml:space="preserve">от « ___» </w:t>
      </w:r>
      <w:r w:rsidRPr="00C36D24">
        <w:rPr>
          <w:color w:val="000000"/>
          <w:sz w:val="24"/>
          <w:szCs w:val="24"/>
        </w:rPr>
        <w:tab/>
        <w:t>20</w:t>
      </w:r>
      <w:r w:rsidR="00D61B03">
        <w:rPr>
          <w:color w:val="000000"/>
          <w:sz w:val="24"/>
          <w:szCs w:val="24"/>
        </w:rPr>
        <w:t>16</w:t>
      </w:r>
      <w:r w:rsidRPr="00C36D24">
        <w:rPr>
          <w:color w:val="000000"/>
          <w:sz w:val="24"/>
          <w:szCs w:val="24"/>
        </w:rPr>
        <w:t xml:space="preserve"> г.</w:t>
      </w:r>
    </w:p>
    <w:p w14:paraId="0B02DFCE" w14:textId="77777777" w:rsidR="00C36D24" w:rsidRP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14:paraId="0B02DFCF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0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1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2" w14:textId="77777777" w:rsidR="00C36D24" w:rsidRPr="00370A43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370A43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14:paraId="0B02DFD3" w14:textId="6EED9309" w:rsidR="00C36D24" w:rsidRPr="00370A43" w:rsidRDefault="00C36D24" w:rsidP="00C36D24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370A43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«____»_________201</w:t>
      </w:r>
      <w:r w:rsidR="00D61B03" w:rsidRPr="00370A43">
        <w:rPr>
          <w:rFonts w:ascii="Times New Roman" w:hAnsi="Times New Roman" w:cs="Times New Roman"/>
          <w:sz w:val="24"/>
          <w:szCs w:val="24"/>
        </w:rPr>
        <w:t>6</w:t>
      </w:r>
      <w:r w:rsidRPr="00370A43">
        <w:rPr>
          <w:rFonts w:ascii="Times New Roman" w:hAnsi="Times New Roman" w:cs="Times New Roman"/>
          <w:sz w:val="24"/>
          <w:szCs w:val="24"/>
        </w:rPr>
        <w:t>г.</w:t>
      </w:r>
    </w:p>
    <w:p w14:paraId="0B02DFD4" w14:textId="77777777" w:rsidR="00C36D24" w:rsidRPr="00370A43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14:paraId="0B02DFD5" w14:textId="0768E7B9" w:rsidR="00C36D24" w:rsidRPr="00370A43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370A43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="00B608BE" w:rsidRPr="00370A43">
        <w:rPr>
          <w:rFonts w:ascii="Times New Roman" w:hAnsi="Times New Roman" w:cs="Times New Roman"/>
          <w:i/>
          <w:sz w:val="24"/>
          <w:szCs w:val="24"/>
        </w:rPr>
        <w:t>Петрозаводск</w:t>
      </w:r>
      <w:r w:rsidRPr="00370A4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</w:t>
      </w:r>
      <w:r w:rsidRPr="00370A43">
        <w:rPr>
          <w:rFonts w:ascii="Times New Roman" w:hAnsi="Times New Roman" w:cs="Times New Roman"/>
          <w:sz w:val="24"/>
          <w:szCs w:val="24"/>
        </w:rPr>
        <w:t>«___» __________201</w:t>
      </w:r>
      <w:r w:rsidR="00D61B03" w:rsidRPr="00370A43">
        <w:rPr>
          <w:rFonts w:ascii="Times New Roman" w:hAnsi="Times New Roman" w:cs="Times New Roman"/>
          <w:sz w:val="24"/>
          <w:szCs w:val="24"/>
        </w:rPr>
        <w:t>6</w:t>
      </w:r>
      <w:r w:rsidRPr="00370A43">
        <w:rPr>
          <w:rFonts w:ascii="Times New Roman" w:hAnsi="Times New Roman" w:cs="Times New Roman"/>
          <w:sz w:val="24"/>
          <w:szCs w:val="24"/>
        </w:rPr>
        <w:t>г.</w:t>
      </w:r>
    </w:p>
    <w:p w14:paraId="0B02DFD6" w14:textId="77777777" w:rsidR="00C36D24" w:rsidRPr="00370A43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14:paraId="0B02DFD7" w14:textId="77777777" w:rsidR="00C36D24" w:rsidRPr="00370A43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14:paraId="0B02DFD8" w14:textId="010898C1" w:rsidR="00C36D24" w:rsidRPr="00370A43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370A4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</w:r>
      <w:r w:rsidR="00D61B03" w:rsidRPr="00370A4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      Подрядчик </w:t>
      </w:r>
      <w:r w:rsidRPr="00370A4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14:paraId="0B02DFD9" w14:textId="77777777" w:rsidR="00C36D24" w:rsidRPr="00370A43" w:rsidRDefault="00C36D24" w:rsidP="00C36D24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370A4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14:paraId="0B02DFDA" w14:textId="344CCAA1" w:rsidR="00C36D24" w:rsidRPr="00370A43" w:rsidRDefault="00C36D24" w:rsidP="00C36D24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370A43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370A43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370A43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</w:t>
      </w:r>
      <w:r w:rsidRPr="00370A4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70A43">
        <w:rPr>
          <w:rFonts w:ascii="Times New Roman" w:hAnsi="Times New Roman" w:cs="Times New Roman"/>
          <w:sz w:val="24"/>
          <w:szCs w:val="24"/>
          <w:shd w:val="clear" w:color="auto" w:fill="FFFFFF"/>
        </w:rPr>
        <w:t>выража</w:t>
      </w:r>
      <w:r w:rsidR="00390A91" w:rsidRPr="00370A43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r w:rsidRPr="00370A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14:paraId="0B02DFDB" w14:textId="68F1B823" w:rsidR="00C36D24" w:rsidRPr="00370A43" w:rsidRDefault="00C36D24" w:rsidP="00C36D24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70A4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370A4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Подрядчик</w:t>
      </w:r>
      <w:r w:rsidRPr="00370A43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70A43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0B02DFDC" w14:textId="77777777" w:rsidR="00C36D24" w:rsidRPr="00370A43" w:rsidRDefault="00C36D24" w:rsidP="00C36D24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14:paraId="0B02DFDD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B02DFDE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B02DFDF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47B924D4" w14:textId="7E1801DC" w:rsidR="00D61B03" w:rsidRDefault="00C36D24" w:rsidP="00D61B03">
      <w:pPr>
        <w:rPr>
          <w:rStyle w:val="Barcode"/>
          <w:color w:val="000000"/>
          <w:sz w:val="24"/>
          <w:szCs w:val="24"/>
        </w:rPr>
      </w:pPr>
      <w:r w:rsidRPr="00C36D24">
        <w:rPr>
          <w:sz w:val="24"/>
          <w:szCs w:val="24"/>
        </w:rPr>
        <w:t xml:space="preserve">  </w:t>
      </w:r>
      <w:r w:rsidRPr="00C36D24">
        <w:rPr>
          <w:rStyle w:val="Barcode"/>
          <w:color w:val="000000"/>
          <w:sz w:val="24"/>
          <w:szCs w:val="24"/>
        </w:rPr>
        <w:t xml:space="preserve">Подрядчик________________      </w:t>
      </w:r>
      <w:r w:rsidR="00D61B03">
        <w:rPr>
          <w:rStyle w:val="Barcode"/>
          <w:color w:val="000000"/>
          <w:sz w:val="24"/>
          <w:szCs w:val="24"/>
        </w:rPr>
        <w:t xml:space="preserve">                       </w:t>
      </w:r>
      <w:r w:rsidRPr="00C36D24">
        <w:rPr>
          <w:rStyle w:val="Barcode"/>
          <w:color w:val="000000"/>
          <w:sz w:val="24"/>
          <w:szCs w:val="24"/>
        </w:rPr>
        <w:t xml:space="preserve">Заказчик </w:t>
      </w:r>
    </w:p>
    <w:p w14:paraId="770E9B21" w14:textId="4DDB0567" w:rsidR="00D61B03" w:rsidRPr="00D61B03" w:rsidRDefault="00D61B03" w:rsidP="00D61B03">
      <w:pPr>
        <w:ind w:left="4956"/>
        <w:rPr>
          <w:sz w:val="24"/>
          <w:szCs w:val="24"/>
        </w:rPr>
      </w:pPr>
      <w:r w:rsidRPr="00D61B03">
        <w:rPr>
          <w:sz w:val="24"/>
          <w:szCs w:val="24"/>
        </w:rPr>
        <w:t xml:space="preserve">Заместитель генерального директора-                                                                                                                                                                                                                                                                        директор филиала «Карельский» ОАО  "ТГК-1"                        </w:t>
      </w:r>
    </w:p>
    <w:p w14:paraId="06622625" w14:textId="77777777" w:rsidR="00D61B03" w:rsidRPr="00D61B03" w:rsidRDefault="00D61B03" w:rsidP="00D61B03">
      <w:pPr>
        <w:rPr>
          <w:sz w:val="24"/>
          <w:szCs w:val="24"/>
        </w:rPr>
      </w:pPr>
    </w:p>
    <w:p w14:paraId="0B02DFE0" w14:textId="444F70FA" w:rsidR="00C36D24" w:rsidRPr="00D61B03" w:rsidRDefault="00D61B03" w:rsidP="00D61B0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61B03">
        <w:rPr>
          <w:sz w:val="24"/>
          <w:szCs w:val="24"/>
        </w:rPr>
        <w:t xml:space="preserve">                                                                           </w:t>
      </w:r>
      <w:r w:rsidRPr="00D61B03">
        <w:rPr>
          <w:sz w:val="24"/>
          <w:szCs w:val="24"/>
        </w:rPr>
        <w:tab/>
        <w:t xml:space="preserve">         __________________В.В. Белов</w:t>
      </w:r>
    </w:p>
    <w:p w14:paraId="2C27F7DF" w14:textId="77777777" w:rsidR="00D61B03" w:rsidRDefault="00D61B03" w:rsidP="00D61B03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9A710A1" w14:textId="145CF344" w:rsidR="00D61B03" w:rsidRPr="00D61B03" w:rsidRDefault="00D61B03" w:rsidP="00D61B03">
      <w:pPr>
        <w:ind w:left="4248" w:firstLine="708"/>
        <w:rPr>
          <w:sz w:val="24"/>
          <w:szCs w:val="24"/>
        </w:rPr>
      </w:pPr>
      <w:r w:rsidRPr="00D61B03">
        <w:rPr>
          <w:sz w:val="24"/>
          <w:szCs w:val="24"/>
        </w:rPr>
        <w:t xml:space="preserve">Главный бухгалтер </w:t>
      </w:r>
    </w:p>
    <w:p w14:paraId="4935D99D" w14:textId="432DE368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 xml:space="preserve">    </w:t>
      </w:r>
      <w:r w:rsidRPr="00D61B03">
        <w:rPr>
          <w:sz w:val="24"/>
          <w:szCs w:val="24"/>
        </w:rPr>
        <w:t>филиала «Карельский» ОАО «ТГК-1»</w:t>
      </w:r>
    </w:p>
    <w:p w14:paraId="31EA2FCE" w14:textId="77777777" w:rsidR="00D61B03" w:rsidRPr="00D61B03" w:rsidRDefault="00D61B03" w:rsidP="00D61B03">
      <w:pPr>
        <w:rPr>
          <w:sz w:val="24"/>
          <w:szCs w:val="24"/>
        </w:rPr>
      </w:pPr>
    </w:p>
    <w:p w14:paraId="0038CE87" w14:textId="77777777" w:rsidR="00D61B03" w:rsidRPr="00D61B03" w:rsidRDefault="00D61B03" w:rsidP="00D61B0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                             __________________ Е.В. Герлиц</w:t>
      </w:r>
    </w:p>
    <w:p w14:paraId="0B02DFE1" w14:textId="77777777" w:rsidR="00C36D24" w:rsidRPr="0096341C" w:rsidRDefault="00C36D24" w:rsidP="00C36D24">
      <w:pPr>
        <w:rPr>
          <w:szCs w:val="24"/>
        </w:rPr>
      </w:pPr>
    </w:p>
    <w:p w14:paraId="0B02DFE2" w14:textId="77777777" w:rsidR="00C36D24" w:rsidRPr="0096341C" w:rsidRDefault="00C36D24" w:rsidP="000F1BFE">
      <w:pPr>
        <w:rPr>
          <w:sz w:val="24"/>
          <w:szCs w:val="24"/>
        </w:rPr>
      </w:pPr>
    </w:p>
    <w:sectPr w:rsidR="00C36D24" w:rsidRPr="0096341C" w:rsidSect="007F470B">
      <w:headerReference w:type="default" r:id="rId16"/>
      <w:footerReference w:type="default" r:id="rId17"/>
      <w:pgSz w:w="11906" w:h="16838"/>
      <w:pgMar w:top="142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2AB7A" w14:textId="77777777" w:rsidR="00DE5237" w:rsidRDefault="00DE5237" w:rsidP="00DA3BF5">
      <w:r>
        <w:separator/>
      </w:r>
    </w:p>
  </w:endnote>
  <w:endnote w:type="continuationSeparator" w:id="0">
    <w:p w14:paraId="5B2A6A1D" w14:textId="77777777" w:rsidR="00DE5237" w:rsidRDefault="00DE5237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5778709"/>
      <w:docPartObj>
        <w:docPartGallery w:val="Page Numbers (Bottom of Page)"/>
        <w:docPartUnique/>
      </w:docPartObj>
    </w:sdtPr>
    <w:sdtEndPr/>
    <w:sdtContent>
      <w:p w14:paraId="0B02DFE8" w14:textId="77777777" w:rsidR="00DA3BF5" w:rsidRDefault="002E396E" w:rsidP="002E396E">
        <w:pPr>
          <w:pStyle w:val="a5"/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 w:rsidR="00DA3BF5">
          <w:fldChar w:fldCharType="begin"/>
        </w:r>
        <w:r w:rsidR="00DA3BF5">
          <w:instrText>PAGE   \* MERGEFORMAT</w:instrText>
        </w:r>
        <w:r w:rsidR="00DA3BF5">
          <w:fldChar w:fldCharType="separate"/>
        </w:r>
        <w:r w:rsidR="000525A1">
          <w:rPr>
            <w:noProof/>
          </w:rPr>
          <w:t>16</w:t>
        </w:r>
        <w:r w:rsidR="00DA3BF5">
          <w:fldChar w:fldCharType="end"/>
        </w:r>
      </w:p>
    </w:sdtContent>
  </w:sdt>
  <w:p w14:paraId="0B02DFE9" w14:textId="77777777" w:rsidR="00DA3BF5" w:rsidRDefault="00DA3B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3333F" w14:textId="77777777" w:rsidR="00DE5237" w:rsidRDefault="00DE5237" w:rsidP="00DA3BF5">
      <w:r>
        <w:separator/>
      </w:r>
    </w:p>
  </w:footnote>
  <w:footnote w:type="continuationSeparator" w:id="0">
    <w:p w14:paraId="00D5D83E" w14:textId="77777777" w:rsidR="00DE5237" w:rsidRDefault="00DE5237" w:rsidP="00DA3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DFE7" w14:textId="77777777" w:rsidR="00E4058F" w:rsidRDefault="00E4058F" w:rsidP="00E4058F">
    <w:pPr>
      <w:pStyle w:val="a3"/>
      <w:tabs>
        <w:tab w:val="clear" w:pos="4677"/>
        <w:tab w:val="clear" w:pos="9355"/>
        <w:tab w:val="left" w:pos="693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4" w15:restartNumberingAfterBreak="0">
    <w:nsid w:val="1E100D52"/>
    <w:multiLevelType w:val="hybridMultilevel"/>
    <w:tmpl w:val="8836FF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5215F5"/>
    <w:multiLevelType w:val="multilevel"/>
    <w:tmpl w:val="D55E395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6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7" w15:restartNumberingAfterBreak="0">
    <w:nsid w:val="3EE75E7E"/>
    <w:multiLevelType w:val="multilevel"/>
    <w:tmpl w:val="CAE073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9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0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4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5" w15:restartNumberingAfterBreak="0">
    <w:nsid w:val="666B5AE1"/>
    <w:multiLevelType w:val="multilevel"/>
    <w:tmpl w:val="65388DD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18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7C3E2B6D"/>
    <w:multiLevelType w:val="multilevel"/>
    <w:tmpl w:val="7DBC0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3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7"/>
  </w:num>
  <w:num w:numId="19">
    <w:abstractNumId w:val="4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1154"/>
    <w:rsid w:val="00003FB5"/>
    <w:rsid w:val="000051F6"/>
    <w:rsid w:val="0001404E"/>
    <w:rsid w:val="000338E2"/>
    <w:rsid w:val="00033A2A"/>
    <w:rsid w:val="00036E00"/>
    <w:rsid w:val="00036FBD"/>
    <w:rsid w:val="0004022D"/>
    <w:rsid w:val="0004293D"/>
    <w:rsid w:val="00044045"/>
    <w:rsid w:val="00045ECE"/>
    <w:rsid w:val="00050CC5"/>
    <w:rsid w:val="000525A1"/>
    <w:rsid w:val="00052BED"/>
    <w:rsid w:val="00055D2D"/>
    <w:rsid w:val="000564C6"/>
    <w:rsid w:val="00060459"/>
    <w:rsid w:val="000621E5"/>
    <w:rsid w:val="000627E2"/>
    <w:rsid w:val="00062C48"/>
    <w:rsid w:val="00065348"/>
    <w:rsid w:val="00065FE2"/>
    <w:rsid w:val="000706C9"/>
    <w:rsid w:val="00090A39"/>
    <w:rsid w:val="000920AE"/>
    <w:rsid w:val="00092E4F"/>
    <w:rsid w:val="00096A61"/>
    <w:rsid w:val="000A273E"/>
    <w:rsid w:val="000C7F84"/>
    <w:rsid w:val="000D1A59"/>
    <w:rsid w:val="000D6CCF"/>
    <w:rsid w:val="000F1BFE"/>
    <w:rsid w:val="000F6079"/>
    <w:rsid w:val="001045F8"/>
    <w:rsid w:val="00107D0D"/>
    <w:rsid w:val="001117A8"/>
    <w:rsid w:val="00117F33"/>
    <w:rsid w:val="001364A3"/>
    <w:rsid w:val="0014089C"/>
    <w:rsid w:val="0014544F"/>
    <w:rsid w:val="00154D32"/>
    <w:rsid w:val="00165C97"/>
    <w:rsid w:val="00180B74"/>
    <w:rsid w:val="00194FB1"/>
    <w:rsid w:val="001978F9"/>
    <w:rsid w:val="001A07A4"/>
    <w:rsid w:val="001A21BA"/>
    <w:rsid w:val="001A24E8"/>
    <w:rsid w:val="001B7D07"/>
    <w:rsid w:val="001C3A9A"/>
    <w:rsid w:val="001C6A80"/>
    <w:rsid w:val="001D2732"/>
    <w:rsid w:val="00203EBB"/>
    <w:rsid w:val="0021537D"/>
    <w:rsid w:val="00217E6D"/>
    <w:rsid w:val="00222136"/>
    <w:rsid w:val="002358CB"/>
    <w:rsid w:val="00236786"/>
    <w:rsid w:val="00240052"/>
    <w:rsid w:val="002433FD"/>
    <w:rsid w:val="00270B3B"/>
    <w:rsid w:val="00272F41"/>
    <w:rsid w:val="00273D87"/>
    <w:rsid w:val="0027445B"/>
    <w:rsid w:val="00285A4B"/>
    <w:rsid w:val="002871E7"/>
    <w:rsid w:val="002909F5"/>
    <w:rsid w:val="00290FC7"/>
    <w:rsid w:val="00291083"/>
    <w:rsid w:val="002912F3"/>
    <w:rsid w:val="002A3041"/>
    <w:rsid w:val="002B0189"/>
    <w:rsid w:val="002B11FA"/>
    <w:rsid w:val="002B6F06"/>
    <w:rsid w:val="002B7864"/>
    <w:rsid w:val="002C46C5"/>
    <w:rsid w:val="002E396E"/>
    <w:rsid w:val="002E4236"/>
    <w:rsid w:val="002E545C"/>
    <w:rsid w:val="002E603B"/>
    <w:rsid w:val="002E7B7C"/>
    <w:rsid w:val="002F406E"/>
    <w:rsid w:val="00300651"/>
    <w:rsid w:val="0030098E"/>
    <w:rsid w:val="00304ACC"/>
    <w:rsid w:val="0031037F"/>
    <w:rsid w:val="0031416C"/>
    <w:rsid w:val="00314912"/>
    <w:rsid w:val="00322A0C"/>
    <w:rsid w:val="00322F9A"/>
    <w:rsid w:val="00332893"/>
    <w:rsid w:val="00334424"/>
    <w:rsid w:val="0034080E"/>
    <w:rsid w:val="00360271"/>
    <w:rsid w:val="003667F6"/>
    <w:rsid w:val="00370A43"/>
    <w:rsid w:val="00370A98"/>
    <w:rsid w:val="00371D73"/>
    <w:rsid w:val="003759A2"/>
    <w:rsid w:val="00377AD2"/>
    <w:rsid w:val="0038254E"/>
    <w:rsid w:val="0038409E"/>
    <w:rsid w:val="00384678"/>
    <w:rsid w:val="0038468B"/>
    <w:rsid w:val="003874F2"/>
    <w:rsid w:val="00390276"/>
    <w:rsid w:val="00390A91"/>
    <w:rsid w:val="00397EF3"/>
    <w:rsid w:val="003A1E82"/>
    <w:rsid w:val="003A5C8A"/>
    <w:rsid w:val="003B5192"/>
    <w:rsid w:val="003C4529"/>
    <w:rsid w:val="003C5779"/>
    <w:rsid w:val="003C7BB0"/>
    <w:rsid w:val="003D5BD6"/>
    <w:rsid w:val="003D668D"/>
    <w:rsid w:val="003E3005"/>
    <w:rsid w:val="00402470"/>
    <w:rsid w:val="00403AB6"/>
    <w:rsid w:val="00403AD6"/>
    <w:rsid w:val="0041797D"/>
    <w:rsid w:val="004219AD"/>
    <w:rsid w:val="00421E6F"/>
    <w:rsid w:val="0043767E"/>
    <w:rsid w:val="004434D7"/>
    <w:rsid w:val="0045380F"/>
    <w:rsid w:val="00457B0E"/>
    <w:rsid w:val="00464B28"/>
    <w:rsid w:val="00467A61"/>
    <w:rsid w:val="004709CE"/>
    <w:rsid w:val="004909CF"/>
    <w:rsid w:val="004A2382"/>
    <w:rsid w:val="004B14A3"/>
    <w:rsid w:val="004B4A36"/>
    <w:rsid w:val="004B6485"/>
    <w:rsid w:val="004C7754"/>
    <w:rsid w:val="004D4337"/>
    <w:rsid w:val="004D4382"/>
    <w:rsid w:val="004E0E25"/>
    <w:rsid w:val="004E276D"/>
    <w:rsid w:val="00501B0C"/>
    <w:rsid w:val="00520765"/>
    <w:rsid w:val="00522144"/>
    <w:rsid w:val="00524DC8"/>
    <w:rsid w:val="0053524A"/>
    <w:rsid w:val="00546752"/>
    <w:rsid w:val="00552C30"/>
    <w:rsid w:val="0055778D"/>
    <w:rsid w:val="005618FC"/>
    <w:rsid w:val="0056474A"/>
    <w:rsid w:val="00564BF7"/>
    <w:rsid w:val="00580B5A"/>
    <w:rsid w:val="005813B4"/>
    <w:rsid w:val="00582664"/>
    <w:rsid w:val="005838CF"/>
    <w:rsid w:val="0059669B"/>
    <w:rsid w:val="005A1E87"/>
    <w:rsid w:val="005A3446"/>
    <w:rsid w:val="005B3889"/>
    <w:rsid w:val="005D0A81"/>
    <w:rsid w:val="005D162A"/>
    <w:rsid w:val="005D1D4F"/>
    <w:rsid w:val="005D5D3A"/>
    <w:rsid w:val="0061151A"/>
    <w:rsid w:val="0061154D"/>
    <w:rsid w:val="00613359"/>
    <w:rsid w:val="00614A9C"/>
    <w:rsid w:val="00620017"/>
    <w:rsid w:val="0062186F"/>
    <w:rsid w:val="006241DA"/>
    <w:rsid w:val="0062528A"/>
    <w:rsid w:val="0063344F"/>
    <w:rsid w:val="00640ABB"/>
    <w:rsid w:val="006505D7"/>
    <w:rsid w:val="00653210"/>
    <w:rsid w:val="00655846"/>
    <w:rsid w:val="0065680C"/>
    <w:rsid w:val="0066024C"/>
    <w:rsid w:val="00664CB1"/>
    <w:rsid w:val="00665D19"/>
    <w:rsid w:val="0066707E"/>
    <w:rsid w:val="00670A30"/>
    <w:rsid w:val="00670B93"/>
    <w:rsid w:val="006847B9"/>
    <w:rsid w:val="00693F47"/>
    <w:rsid w:val="006A10D8"/>
    <w:rsid w:val="006A3FEC"/>
    <w:rsid w:val="006B261B"/>
    <w:rsid w:val="006B274A"/>
    <w:rsid w:val="006B3FCF"/>
    <w:rsid w:val="006C78A3"/>
    <w:rsid w:val="006D449D"/>
    <w:rsid w:val="006E31DD"/>
    <w:rsid w:val="006E5F07"/>
    <w:rsid w:val="006E646F"/>
    <w:rsid w:val="006E6B91"/>
    <w:rsid w:val="006E79C4"/>
    <w:rsid w:val="006F144E"/>
    <w:rsid w:val="00720868"/>
    <w:rsid w:val="00720F76"/>
    <w:rsid w:val="00721CBC"/>
    <w:rsid w:val="007240A1"/>
    <w:rsid w:val="00726E7C"/>
    <w:rsid w:val="007345FA"/>
    <w:rsid w:val="00743730"/>
    <w:rsid w:val="00745AB2"/>
    <w:rsid w:val="00746E6E"/>
    <w:rsid w:val="007636E5"/>
    <w:rsid w:val="0077693D"/>
    <w:rsid w:val="00785041"/>
    <w:rsid w:val="00785899"/>
    <w:rsid w:val="007928C7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2F93"/>
    <w:rsid w:val="007D3A5C"/>
    <w:rsid w:val="007D5BD6"/>
    <w:rsid w:val="007D7EB1"/>
    <w:rsid w:val="007E34C7"/>
    <w:rsid w:val="007E64A3"/>
    <w:rsid w:val="007F470B"/>
    <w:rsid w:val="008034DB"/>
    <w:rsid w:val="00820AB0"/>
    <w:rsid w:val="008235E7"/>
    <w:rsid w:val="00823CEE"/>
    <w:rsid w:val="0083258D"/>
    <w:rsid w:val="00841ABD"/>
    <w:rsid w:val="0084365D"/>
    <w:rsid w:val="008501AC"/>
    <w:rsid w:val="00852B50"/>
    <w:rsid w:val="00855DC2"/>
    <w:rsid w:val="00863C1E"/>
    <w:rsid w:val="00870E57"/>
    <w:rsid w:val="0087247D"/>
    <w:rsid w:val="008751BE"/>
    <w:rsid w:val="00880179"/>
    <w:rsid w:val="00884877"/>
    <w:rsid w:val="0088556B"/>
    <w:rsid w:val="00887AFF"/>
    <w:rsid w:val="008A759E"/>
    <w:rsid w:val="008A78B1"/>
    <w:rsid w:val="008A799C"/>
    <w:rsid w:val="008B4FD7"/>
    <w:rsid w:val="008D687B"/>
    <w:rsid w:val="008D7CF4"/>
    <w:rsid w:val="008F067E"/>
    <w:rsid w:val="00907A81"/>
    <w:rsid w:val="00910770"/>
    <w:rsid w:val="00911699"/>
    <w:rsid w:val="00912836"/>
    <w:rsid w:val="009333AA"/>
    <w:rsid w:val="00941A53"/>
    <w:rsid w:val="00942EA4"/>
    <w:rsid w:val="00945274"/>
    <w:rsid w:val="0094633C"/>
    <w:rsid w:val="009522E6"/>
    <w:rsid w:val="009611D6"/>
    <w:rsid w:val="0096341C"/>
    <w:rsid w:val="00966734"/>
    <w:rsid w:val="00973FBD"/>
    <w:rsid w:val="00986986"/>
    <w:rsid w:val="00992E3E"/>
    <w:rsid w:val="0099735F"/>
    <w:rsid w:val="009A3F97"/>
    <w:rsid w:val="009A5AF9"/>
    <w:rsid w:val="009B3C13"/>
    <w:rsid w:val="009C1136"/>
    <w:rsid w:val="009C1389"/>
    <w:rsid w:val="009C2626"/>
    <w:rsid w:val="009C5558"/>
    <w:rsid w:val="009C76B2"/>
    <w:rsid w:val="009D0276"/>
    <w:rsid w:val="009D17A5"/>
    <w:rsid w:val="009D1A87"/>
    <w:rsid w:val="009D4D14"/>
    <w:rsid w:val="009F6F6C"/>
    <w:rsid w:val="009F77C2"/>
    <w:rsid w:val="00A00D46"/>
    <w:rsid w:val="00A05762"/>
    <w:rsid w:val="00A07E17"/>
    <w:rsid w:val="00A135D9"/>
    <w:rsid w:val="00A262C3"/>
    <w:rsid w:val="00A31A5C"/>
    <w:rsid w:val="00A34DB6"/>
    <w:rsid w:val="00A56DA1"/>
    <w:rsid w:val="00A62C8D"/>
    <w:rsid w:val="00A63867"/>
    <w:rsid w:val="00A658B9"/>
    <w:rsid w:val="00A70AC6"/>
    <w:rsid w:val="00A71C01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446C"/>
    <w:rsid w:val="00AB5DA6"/>
    <w:rsid w:val="00AC1B50"/>
    <w:rsid w:val="00AC4D56"/>
    <w:rsid w:val="00AD0333"/>
    <w:rsid w:val="00AD1E8F"/>
    <w:rsid w:val="00AD6FEE"/>
    <w:rsid w:val="00AE21A3"/>
    <w:rsid w:val="00AE5FF1"/>
    <w:rsid w:val="00B022A4"/>
    <w:rsid w:val="00B022BC"/>
    <w:rsid w:val="00B03B0C"/>
    <w:rsid w:val="00B11A20"/>
    <w:rsid w:val="00B30F00"/>
    <w:rsid w:val="00B50339"/>
    <w:rsid w:val="00B54EB0"/>
    <w:rsid w:val="00B608BE"/>
    <w:rsid w:val="00B74C35"/>
    <w:rsid w:val="00B75932"/>
    <w:rsid w:val="00B76060"/>
    <w:rsid w:val="00B86258"/>
    <w:rsid w:val="00B91CEA"/>
    <w:rsid w:val="00BA40B2"/>
    <w:rsid w:val="00BA4830"/>
    <w:rsid w:val="00BA6220"/>
    <w:rsid w:val="00BA6E34"/>
    <w:rsid w:val="00BB3ABE"/>
    <w:rsid w:val="00BB709B"/>
    <w:rsid w:val="00BC3549"/>
    <w:rsid w:val="00BC739E"/>
    <w:rsid w:val="00BD620C"/>
    <w:rsid w:val="00BD7438"/>
    <w:rsid w:val="00BE1535"/>
    <w:rsid w:val="00BE37F9"/>
    <w:rsid w:val="00BE3873"/>
    <w:rsid w:val="00BE512C"/>
    <w:rsid w:val="00BF62CE"/>
    <w:rsid w:val="00BF6DD4"/>
    <w:rsid w:val="00C1396A"/>
    <w:rsid w:val="00C143F2"/>
    <w:rsid w:val="00C15B45"/>
    <w:rsid w:val="00C169D7"/>
    <w:rsid w:val="00C171CA"/>
    <w:rsid w:val="00C215BC"/>
    <w:rsid w:val="00C27031"/>
    <w:rsid w:val="00C30177"/>
    <w:rsid w:val="00C36D24"/>
    <w:rsid w:val="00C410EB"/>
    <w:rsid w:val="00C437F1"/>
    <w:rsid w:val="00C43971"/>
    <w:rsid w:val="00C455FE"/>
    <w:rsid w:val="00C46ABF"/>
    <w:rsid w:val="00C505ED"/>
    <w:rsid w:val="00C53A93"/>
    <w:rsid w:val="00C55486"/>
    <w:rsid w:val="00C554F2"/>
    <w:rsid w:val="00C6322C"/>
    <w:rsid w:val="00C64FDE"/>
    <w:rsid w:val="00C67D10"/>
    <w:rsid w:val="00C716C7"/>
    <w:rsid w:val="00C84526"/>
    <w:rsid w:val="00C8555F"/>
    <w:rsid w:val="00C93304"/>
    <w:rsid w:val="00C95043"/>
    <w:rsid w:val="00CA5EED"/>
    <w:rsid w:val="00CA6D31"/>
    <w:rsid w:val="00CC7385"/>
    <w:rsid w:val="00CD58F1"/>
    <w:rsid w:val="00CD652B"/>
    <w:rsid w:val="00CD755F"/>
    <w:rsid w:val="00CE2B4B"/>
    <w:rsid w:val="00CE3CF6"/>
    <w:rsid w:val="00CF3AC5"/>
    <w:rsid w:val="00CF5AA0"/>
    <w:rsid w:val="00D03525"/>
    <w:rsid w:val="00D05D51"/>
    <w:rsid w:val="00D07A77"/>
    <w:rsid w:val="00D14541"/>
    <w:rsid w:val="00D15281"/>
    <w:rsid w:val="00D21DB7"/>
    <w:rsid w:val="00D26798"/>
    <w:rsid w:val="00D267AB"/>
    <w:rsid w:val="00D26E5B"/>
    <w:rsid w:val="00D31523"/>
    <w:rsid w:val="00D35ED5"/>
    <w:rsid w:val="00D4748C"/>
    <w:rsid w:val="00D544F4"/>
    <w:rsid w:val="00D54FBA"/>
    <w:rsid w:val="00D57D41"/>
    <w:rsid w:val="00D604E8"/>
    <w:rsid w:val="00D61B03"/>
    <w:rsid w:val="00D67E36"/>
    <w:rsid w:val="00D7318A"/>
    <w:rsid w:val="00D741EE"/>
    <w:rsid w:val="00D941F6"/>
    <w:rsid w:val="00DA07DC"/>
    <w:rsid w:val="00DA3BF5"/>
    <w:rsid w:val="00DB5CEC"/>
    <w:rsid w:val="00DB6CF3"/>
    <w:rsid w:val="00DC5923"/>
    <w:rsid w:val="00DC772B"/>
    <w:rsid w:val="00DD14F1"/>
    <w:rsid w:val="00DE2D73"/>
    <w:rsid w:val="00DE4E57"/>
    <w:rsid w:val="00DE5237"/>
    <w:rsid w:val="00DE7652"/>
    <w:rsid w:val="00DF7964"/>
    <w:rsid w:val="00E13367"/>
    <w:rsid w:val="00E13563"/>
    <w:rsid w:val="00E17688"/>
    <w:rsid w:val="00E2689E"/>
    <w:rsid w:val="00E26A95"/>
    <w:rsid w:val="00E4058F"/>
    <w:rsid w:val="00E40C0C"/>
    <w:rsid w:val="00E41723"/>
    <w:rsid w:val="00E430EC"/>
    <w:rsid w:val="00E43AE8"/>
    <w:rsid w:val="00E44122"/>
    <w:rsid w:val="00E473AD"/>
    <w:rsid w:val="00E51B12"/>
    <w:rsid w:val="00E53E38"/>
    <w:rsid w:val="00E63900"/>
    <w:rsid w:val="00E67F43"/>
    <w:rsid w:val="00E70287"/>
    <w:rsid w:val="00E8781C"/>
    <w:rsid w:val="00E97BEE"/>
    <w:rsid w:val="00E97C11"/>
    <w:rsid w:val="00EB2015"/>
    <w:rsid w:val="00EB4D4A"/>
    <w:rsid w:val="00EB7810"/>
    <w:rsid w:val="00F02CE5"/>
    <w:rsid w:val="00F02E6A"/>
    <w:rsid w:val="00F04A36"/>
    <w:rsid w:val="00F06373"/>
    <w:rsid w:val="00F24808"/>
    <w:rsid w:val="00F32EA5"/>
    <w:rsid w:val="00F34206"/>
    <w:rsid w:val="00F46C9B"/>
    <w:rsid w:val="00F50184"/>
    <w:rsid w:val="00F5080D"/>
    <w:rsid w:val="00F50942"/>
    <w:rsid w:val="00F511CB"/>
    <w:rsid w:val="00F55321"/>
    <w:rsid w:val="00F572FA"/>
    <w:rsid w:val="00F657BD"/>
    <w:rsid w:val="00F70DCB"/>
    <w:rsid w:val="00F75742"/>
    <w:rsid w:val="00F767A4"/>
    <w:rsid w:val="00F946DA"/>
    <w:rsid w:val="00F96D97"/>
    <w:rsid w:val="00FA0CED"/>
    <w:rsid w:val="00FA26A5"/>
    <w:rsid w:val="00FB06AF"/>
    <w:rsid w:val="00FB1712"/>
    <w:rsid w:val="00FB1E55"/>
    <w:rsid w:val="00FB2932"/>
    <w:rsid w:val="00FB4D3B"/>
    <w:rsid w:val="00FC1475"/>
    <w:rsid w:val="00FD4C7C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DE47"/>
  <w15:docId w15:val="{CC96D6DE-6E8E-421B-8E73-15AE331C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058F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E4058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footnote text"/>
    <w:basedOn w:val="a"/>
    <w:link w:val="a8"/>
    <w:semiHidden/>
    <w:unhideWhenUsed/>
    <w:rsid w:val="00E4058F"/>
  </w:style>
  <w:style w:type="character" w:customStyle="1" w:styleId="a8">
    <w:name w:val="Текст сноски Знак"/>
    <w:basedOn w:val="a0"/>
    <w:link w:val="a7"/>
    <w:semiHidden/>
    <w:rsid w:val="00E40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E4058F"/>
    <w:pPr>
      <w:spacing w:line="240" w:lineRule="atLeast"/>
      <w:jc w:val="both"/>
    </w:pPr>
    <w:rPr>
      <w:sz w:val="24"/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semiHidden/>
    <w:unhideWhenUsed/>
    <w:rsid w:val="00E4058F"/>
    <w:pPr>
      <w:widowControl w:val="0"/>
      <w:snapToGrid w:val="0"/>
      <w:spacing w:line="240" w:lineRule="atLeast"/>
      <w:ind w:firstLine="720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semiHidden/>
    <w:rsid w:val="00E405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4058F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E4058F"/>
    <w:pPr>
      <w:spacing w:line="256" w:lineRule="auto"/>
      <w:ind w:left="120" w:firstLine="589"/>
      <w:jc w:val="both"/>
    </w:pPr>
    <w:rPr>
      <w:sz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E4058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405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E4058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E4058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E4058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4058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E4058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4058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E4058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E4058F"/>
    <w:rPr>
      <w:vertAlign w:val="superscript"/>
    </w:rPr>
  </w:style>
  <w:style w:type="character" w:customStyle="1" w:styleId="af">
    <w:name w:val="Цветовое выделение"/>
    <w:uiPriority w:val="99"/>
    <w:rsid w:val="00E4058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E4058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C36D2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36D2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0338E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38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8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709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7441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/" TargetMode="External"/><Relationship Id="rId5" Type="http://schemas.openxmlformats.org/officeDocument/2006/relationships/numbering" Target="numbering.xml"/><Relationship Id="rId15" Type="http://schemas.openxmlformats.org/officeDocument/2006/relationships/hyperlink" Target="garantf1://10064072.395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garantf1://10064072.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CXKWX26EJH3D-88-196</_dlc_DocId>
    <_dlc_DocIdUrl xmlns="07963b53-587b-452e-a2ad-bee2ef661aa8">
      <Url>http://gport.tgc1.local/kb/_layouts/DocIdRedir.aspx?ID=CXKWX26EJH3D-88-196</Url>
      <Description>CXKWX26EJH3D-88-196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CB8301-4602-4630-9462-3DE497B9D9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3782A9-1404-45CD-BC50-87BF7D757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611295-9690-4979-8683-82704993A834}">
  <ds:schemaRefs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6EC440AD-BBB3-4F03-AAB0-227A4653F5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58506AF5</Template>
  <TotalTime>126</TotalTime>
  <Pages>18</Pages>
  <Words>8599</Words>
  <Characters>49018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57502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Богданова Ирина Владимировна</cp:lastModifiedBy>
  <cp:revision>23</cp:revision>
  <cp:lastPrinted>2016-03-18T07:18:00Z</cp:lastPrinted>
  <dcterms:created xsi:type="dcterms:W3CDTF">2016-03-01T12:46:00Z</dcterms:created>
  <dcterms:modified xsi:type="dcterms:W3CDTF">2016-06-07T08:07:00Z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fd5828f3-3c57-412c-ac62-0e77cbdd004c</vt:lpwstr>
  </property>
  <property fmtid="{D5CDD505-2E9C-101B-9397-08002B2CF9AE}" pid="3" name="ContentTypeId">
    <vt:lpwstr>0x010100B7E9948D131C9340A3C8024EB588D0A1</vt:lpwstr>
  </property>
  <property fmtid="{D5CDD505-2E9C-101B-9397-08002B2CF9AE}" pid="4" name="_NewReviewCycle">
    <vt:lpwstr/>
  </property>
  <property fmtid="{D5CDD505-2E9C-101B-9397-08002B2CF9AE}" pid="5" name="_AdHocReviewCycleID">
    <vt:i4>-421380653</vt:i4>
  </property>
  <property fmtid="{D5CDD505-2E9C-101B-9397-08002B2CF9AE}" pid="6" name="_EmailSubject">
    <vt:lpwstr>Договор 22 СМР кровля гаража ГЭС16</vt:lpwstr>
  </property>
  <property fmtid="{D5CDD505-2E9C-101B-9397-08002B2CF9AE}" pid="7" name="_AuthorEmail">
    <vt:lpwstr>muslimova.vk@karelia.tgc1.ru</vt:lpwstr>
  </property>
  <property fmtid="{D5CDD505-2E9C-101B-9397-08002B2CF9AE}" pid="8" name="_AuthorEmailDisplayName">
    <vt:lpwstr>Муслимова Вера Константиновна</vt:lpwstr>
  </property>
  <property fmtid="{D5CDD505-2E9C-101B-9397-08002B2CF9AE}" pid="9" name="_ReviewingToolsShownOnce">
    <vt:lpwstr/>
  </property>
</Properties>
</file>